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D0A44" w14:textId="5FAC4DAD" w:rsidR="00727DDE" w:rsidRPr="00727DDE" w:rsidRDefault="00727DDE">
      <w:pPr>
        <w:rPr>
          <w:b/>
          <w:bCs/>
          <w:color w:val="FF0000"/>
          <w:sz w:val="24"/>
          <w:szCs w:val="24"/>
        </w:rPr>
      </w:pPr>
      <w:r w:rsidRPr="00727DDE">
        <w:rPr>
          <w:b/>
          <w:bCs/>
          <w:color w:val="FF0000"/>
          <w:sz w:val="24"/>
          <w:szCs w:val="24"/>
        </w:rPr>
        <w:t>STYLE REFERENCE NUMBER – LINI-PB-25-133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727DDE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27B172C7" w14:textId="77777777" w:rsidR="00EF527B" w:rsidRDefault="00EF527B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EF527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Platatac Cummerbund Adjust 152</w:t>
            </w:r>
          </w:p>
          <w:p w14:paraId="5BA4441E" w14:textId="4C7E7185" w:rsidR="005C2CF2" w:rsidRPr="00711EBF" w:rsidRDefault="00EF527B" w:rsidP="00DE4BCC">
            <w:pPr>
              <w:pStyle w:val="Subtitle"/>
              <w:rPr>
                <w:color w:val="auto"/>
              </w:rPr>
            </w:pPr>
            <w:r w:rsidRPr="00EF527B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pouch RHS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6F76F5">
                  <w:rPr>
                    <w:color w:val="002060"/>
                  </w:rPr>
                  <w:t xml:space="preserve"> July 27, 2025</w:t>
                </w:r>
              </w:sdtContent>
            </w:sdt>
            <w:r w:rsidR="005C2CF2" w:rsidRPr="00711EBF">
              <w:rPr>
                <w:color w:val="002060"/>
              </w:rPr>
              <w:t xml:space="preserve"> </w:t>
            </w:r>
          </w:p>
        </w:tc>
      </w:tr>
    </w:tbl>
    <w:p w14:paraId="3D6F9026" w14:textId="182AEC41" w:rsidR="00DE4BCC" w:rsidRDefault="00DE4BCC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W w:w="9350" w:type="dxa"/>
        <w:tblLook w:val="04A0" w:firstRow="1" w:lastRow="0" w:firstColumn="1" w:lastColumn="0" w:noHBand="0" w:noVBand="1"/>
      </w:tblPr>
      <w:tblGrid>
        <w:gridCol w:w="1975"/>
        <w:gridCol w:w="1881"/>
        <w:gridCol w:w="1899"/>
        <w:gridCol w:w="1530"/>
        <w:gridCol w:w="2065"/>
      </w:tblGrid>
      <w:tr w:rsidR="00F1556A" w14:paraId="1224506D" w14:textId="77777777" w:rsidTr="001D1D1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1975" w:type="dxa"/>
            <w:vAlign w:val="center"/>
          </w:tcPr>
          <w:p w14:paraId="55D07D95" w14:textId="77777777" w:rsidR="00F1556A" w:rsidRDefault="00F1556A" w:rsidP="0029342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1881" w:type="dxa"/>
          </w:tcPr>
          <w:p w14:paraId="3A6EB16B" w14:textId="77777777" w:rsidR="00F1556A" w:rsidRPr="006325AF" w:rsidRDefault="00F1556A" w:rsidP="00293428">
            <w:pPr>
              <w:jc w:val="center"/>
              <w:rPr>
                <w:b w:val="0"/>
                <w:color w:val="auto"/>
              </w:rPr>
            </w:pPr>
            <w:r w:rsidRPr="006325AF">
              <w:rPr>
                <w:b w:val="0"/>
                <w:color w:val="auto"/>
              </w:rPr>
              <w:t>NSN NUMBER</w:t>
            </w:r>
          </w:p>
        </w:tc>
        <w:tc>
          <w:tcPr>
            <w:tcW w:w="1899" w:type="dxa"/>
            <w:vAlign w:val="center"/>
          </w:tcPr>
          <w:p w14:paraId="43992C1D" w14:textId="77777777" w:rsidR="00F1556A" w:rsidRDefault="00F1556A" w:rsidP="0029342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1530" w:type="dxa"/>
          </w:tcPr>
          <w:p w14:paraId="663E30FF" w14:textId="77777777" w:rsidR="00F1556A" w:rsidRDefault="00F1556A" w:rsidP="00293428">
            <w:pPr>
              <w:jc w:val="center"/>
              <w:rPr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065" w:type="dxa"/>
          </w:tcPr>
          <w:p w14:paraId="7AEA8604" w14:textId="77777777" w:rsidR="00F1556A" w:rsidRDefault="00F1556A" w:rsidP="00293428">
            <w:pPr>
              <w:jc w:val="center"/>
              <w:rPr>
                <w:bCs/>
                <w:color w:val="auto"/>
              </w:rPr>
            </w:pPr>
            <w:r>
              <w:rPr>
                <w:bCs/>
                <w:color w:val="auto"/>
              </w:rPr>
              <w:t>QTY</w:t>
            </w:r>
          </w:p>
        </w:tc>
      </w:tr>
      <w:tr w:rsidR="00F1556A" w14:paraId="49CFB1E4" w14:textId="77777777" w:rsidTr="001D1D1E">
        <w:trPr>
          <w:trHeight w:val="54"/>
        </w:trPr>
        <w:tc>
          <w:tcPr>
            <w:tcW w:w="1975" w:type="dxa"/>
          </w:tcPr>
          <w:p w14:paraId="162E1A93" w14:textId="58F1D5A5" w:rsidR="00F1556A" w:rsidRDefault="00F1556A" w:rsidP="00F1556A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P1012454</w:t>
            </w:r>
          </w:p>
        </w:tc>
        <w:tc>
          <w:tcPr>
            <w:tcW w:w="1881" w:type="dxa"/>
          </w:tcPr>
          <w:p w14:paraId="01BE3CFE" w14:textId="00895C32" w:rsidR="00F1556A" w:rsidRDefault="00F1556A" w:rsidP="00293428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8465661645995</w:t>
            </w:r>
          </w:p>
        </w:tc>
        <w:tc>
          <w:tcPr>
            <w:tcW w:w="1899" w:type="dxa"/>
          </w:tcPr>
          <w:p w14:paraId="7A36899A" w14:textId="74415979" w:rsidR="00F1556A" w:rsidRDefault="00F1556A" w:rsidP="00293428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834197</w:t>
            </w:r>
          </w:p>
        </w:tc>
        <w:tc>
          <w:tcPr>
            <w:tcW w:w="1530" w:type="dxa"/>
          </w:tcPr>
          <w:p w14:paraId="1949D508" w14:textId="77777777" w:rsidR="00F1556A" w:rsidRDefault="00F1556A" w:rsidP="00293428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TFP(AMCU)</w:t>
            </w:r>
          </w:p>
        </w:tc>
        <w:tc>
          <w:tcPr>
            <w:tcW w:w="2065" w:type="dxa"/>
          </w:tcPr>
          <w:p w14:paraId="407E56AB" w14:textId="605A718C" w:rsidR="00F1556A" w:rsidRDefault="00F1556A" w:rsidP="00F1556A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500PCS</w:t>
            </w:r>
          </w:p>
        </w:tc>
      </w:tr>
    </w:tbl>
    <w:p w14:paraId="21745020" w14:textId="5DEA9BA2" w:rsidR="00F1556A" w:rsidRPr="00F1556A" w:rsidRDefault="00F1556A" w:rsidP="00F1556A">
      <w:pPr>
        <w:tabs>
          <w:tab w:val="left" w:pos="2976"/>
        </w:tabs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F1556A" w:rsidRPr="00DE4BCC" w14:paraId="46BDE916" w14:textId="77777777" w:rsidTr="0029342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B16DA34" w14:textId="77777777" w:rsidR="00F1556A" w:rsidRPr="00DE4BCC" w:rsidRDefault="00F1556A" w:rsidP="0029342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F1556A" w:rsidRPr="00DE4BCC" w14:paraId="1BA4B056" w14:textId="77777777" w:rsidTr="00F1556A">
        <w:trPr>
          <w:trHeight w:val="10403"/>
        </w:trPr>
        <w:tc>
          <w:tcPr>
            <w:tcW w:w="5000" w:type="pct"/>
          </w:tcPr>
          <w:p w14:paraId="7EA3D5EB" w14:textId="3AF36EAF" w:rsidR="00F1556A" w:rsidRDefault="00F1556A" w:rsidP="00293428">
            <w:pPr>
              <w:rPr>
                <w:noProof/>
                <w14:ligatures w14:val="standard"/>
              </w:rPr>
            </w:pPr>
            <w:r>
              <w:rPr>
                <w:noProof/>
                <w:color w:val="auto"/>
              </w:rPr>
              <w:drawing>
                <wp:anchor distT="0" distB="0" distL="114300" distR="114300" simplePos="0" relativeHeight="251848704" behindDoc="0" locked="0" layoutInCell="1" allowOverlap="1" wp14:anchorId="180D90B0" wp14:editId="59F927D9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41275</wp:posOffset>
                  </wp:positionV>
                  <wp:extent cx="1652024" cy="3215640"/>
                  <wp:effectExtent l="0" t="0" r="5715" b="3810"/>
                  <wp:wrapNone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024" cy="3215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528BE8" w14:textId="0FD00C4E" w:rsidR="00F1556A" w:rsidRDefault="00F1556A" w:rsidP="00293428">
            <w:pPr>
              <w:rPr>
                <w:color w:val="auto"/>
              </w:rPr>
            </w:pPr>
          </w:p>
          <w:p w14:paraId="6FCE4714" w14:textId="3B74B59F" w:rsidR="00F1556A" w:rsidRDefault="00690290" w:rsidP="00293428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326DB5A1" wp14:editId="6C2E9151">
                      <wp:simplePos x="0" y="0"/>
                      <wp:positionH relativeFrom="column">
                        <wp:posOffset>720725</wp:posOffset>
                      </wp:positionH>
                      <wp:positionV relativeFrom="paragraph">
                        <wp:posOffset>75565</wp:posOffset>
                      </wp:positionV>
                      <wp:extent cx="457200" cy="236220"/>
                      <wp:effectExtent l="0" t="0" r="19050" b="1143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23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51E20A4" w14:textId="2D6655A3" w:rsidR="00690290" w:rsidRDefault="00690290">
                                  <w:r>
                                    <w:t>6CM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26DB5A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6" o:spid="_x0000_s1026" type="#_x0000_t202" style="position:absolute;margin-left:56.75pt;margin-top:5.95pt;width:36pt;height:18.6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" fillcolor="white [3201]" strokeweight=".5pt">
                      <v:textbox>
                        <w:txbxContent>
                          <w:p w14:paraId="151E20A4" w14:textId="2D6655A3" w:rsidR="00690290" w:rsidRDefault="00690290">
                            <w:r>
                              <w:t>6CM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789B796" w14:textId="2BC6375A" w:rsidR="00F1556A" w:rsidRDefault="00F1556A" w:rsidP="00293428">
            <w:pPr>
              <w:tabs>
                <w:tab w:val="left" w:pos="10320"/>
              </w:tabs>
              <w:rPr>
                <w:noProof/>
                <w14:ligatures w14:val="standard"/>
              </w:rPr>
            </w:pPr>
          </w:p>
          <w:p w14:paraId="5954CFEE" w14:textId="5A1BBD8A" w:rsidR="00F1556A" w:rsidRDefault="00690290" w:rsidP="00293428">
            <w:pPr>
              <w:tabs>
                <w:tab w:val="left" w:pos="1032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74E60570" wp14:editId="4A134A2F">
                      <wp:simplePos x="0" y="0"/>
                      <wp:positionH relativeFrom="column">
                        <wp:posOffset>728345</wp:posOffset>
                      </wp:positionH>
                      <wp:positionV relativeFrom="paragraph">
                        <wp:posOffset>41275</wp:posOffset>
                      </wp:positionV>
                      <wp:extent cx="464820" cy="7620"/>
                      <wp:effectExtent l="38100" t="76200" r="49530" b="8763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4820" cy="762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22C630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54" o:spid="_x0000_s1026" type="#_x0000_t32" style="position:absolute;margin-left:57.35pt;margin-top:3.25pt;width:36.6pt;height:.6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="00F1556A">
              <w:tab/>
            </w:r>
          </w:p>
          <w:p w14:paraId="25B9C085" w14:textId="6159EB64" w:rsidR="00F1556A" w:rsidRPr="00155384" w:rsidRDefault="00F1556A" w:rsidP="00293428"/>
          <w:p w14:paraId="621B66BC" w14:textId="6979F3DF" w:rsidR="00F1556A" w:rsidRDefault="00F1556A" w:rsidP="00293428">
            <w:pPr>
              <w:ind w:firstLine="720"/>
            </w:pPr>
          </w:p>
          <w:p w14:paraId="504131E2" w14:textId="297D0EB5" w:rsidR="00F1556A" w:rsidRDefault="00F1556A" w:rsidP="00293428"/>
          <w:p w14:paraId="7023810B" w14:textId="76146231" w:rsidR="00F1556A" w:rsidRDefault="00F1556A" w:rsidP="00293428">
            <w:pPr>
              <w:ind w:firstLine="720"/>
            </w:pPr>
          </w:p>
          <w:p w14:paraId="1D1A69F3" w14:textId="3A4D9140" w:rsidR="00F1556A" w:rsidRPr="004E0B40" w:rsidRDefault="00690290" w:rsidP="002934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50FABF24" wp14:editId="6A743C2B">
                      <wp:simplePos x="0" y="0"/>
                      <wp:positionH relativeFrom="column">
                        <wp:posOffset>652145</wp:posOffset>
                      </wp:positionH>
                      <wp:positionV relativeFrom="paragraph">
                        <wp:posOffset>184150</wp:posOffset>
                      </wp:positionV>
                      <wp:extent cx="548640" cy="228600"/>
                      <wp:effectExtent l="0" t="0" r="22860" b="190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8640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CC26DD" w14:textId="191E8239" w:rsidR="00690290" w:rsidRDefault="00690290">
                                  <w:r>
                                    <w:t>3.5CM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FABF24" id="Text Box 55" o:spid="_x0000_s1027" type="#_x0000_t202" style="position:absolute;margin-left:51.35pt;margin-top:14.5pt;width:43.2pt;height:18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" fillcolor="white [3201]" strokeweight=".5pt">
                      <v:textbox>
                        <w:txbxContent>
                          <w:p w14:paraId="50CC26DD" w14:textId="191E8239" w:rsidR="00690290" w:rsidRDefault="00690290">
                            <w:r>
                              <w:t>3.5CM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5C7E3DC3" wp14:editId="5FE2ABE0">
                      <wp:simplePos x="0" y="0"/>
                      <wp:positionH relativeFrom="column">
                        <wp:posOffset>690245</wp:posOffset>
                      </wp:positionH>
                      <wp:positionV relativeFrom="paragraph">
                        <wp:posOffset>46990</wp:posOffset>
                      </wp:positionV>
                      <wp:extent cx="487680" cy="7620"/>
                      <wp:effectExtent l="38100" t="76200" r="45720" b="87630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87680" cy="762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35B77A" id="Straight Arrow Connector 53" o:spid="_x0000_s1026" type="#_x0000_t32" style="position:absolute;margin-left:54.35pt;margin-top:3.7pt;width:38.4pt;height:.6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195F58EF" w14:textId="35312B0E" w:rsidR="00F1556A" w:rsidRPr="004E0B40" w:rsidRDefault="00F1556A" w:rsidP="00293428"/>
          <w:p w14:paraId="79E39180" w14:textId="5BB28B1F" w:rsidR="00F1556A" w:rsidRPr="004E0B40" w:rsidRDefault="00F1556A" w:rsidP="00293428"/>
          <w:p w14:paraId="2A51E30C" w14:textId="0D611BD3" w:rsidR="00F1556A" w:rsidRPr="004E0B40" w:rsidRDefault="00F1556A" w:rsidP="00293428"/>
          <w:p w14:paraId="22800D77" w14:textId="0F5F3077" w:rsidR="00F1556A" w:rsidRPr="004E0B40" w:rsidRDefault="00F1556A" w:rsidP="00293428"/>
          <w:p w14:paraId="25915A5C" w14:textId="27D5428D" w:rsidR="00F1556A" w:rsidRPr="004E0B40" w:rsidRDefault="00F1556A" w:rsidP="00293428"/>
          <w:p w14:paraId="544443E0" w14:textId="2DC96C2C" w:rsidR="00F1556A" w:rsidRDefault="00F1556A" w:rsidP="00293428">
            <w:r>
              <w:rPr>
                <w:noProof/>
              </w:rPr>
              <w:drawing>
                <wp:anchor distT="0" distB="0" distL="114300" distR="114300" simplePos="0" relativeHeight="251851776" behindDoc="0" locked="0" layoutInCell="1" allowOverlap="1" wp14:anchorId="7A961286" wp14:editId="097CACA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162560</wp:posOffset>
                  </wp:positionV>
                  <wp:extent cx="1847850" cy="3138619"/>
                  <wp:effectExtent l="0" t="0" r="0" b="5080"/>
                  <wp:wrapNone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313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ECDB04" w14:textId="32D6837F" w:rsidR="00F1556A" w:rsidRDefault="00F1556A" w:rsidP="00293428"/>
          <w:p w14:paraId="6E9AFED8" w14:textId="3A678129" w:rsidR="00F1556A" w:rsidRDefault="00F1556A" w:rsidP="00293428"/>
          <w:p w14:paraId="4B2F8EDE" w14:textId="11907CB5" w:rsidR="00F1556A" w:rsidRPr="004E0B40" w:rsidRDefault="00F1556A" w:rsidP="00293428"/>
          <w:p w14:paraId="7A88B1C9" w14:textId="77777777" w:rsidR="00F1556A" w:rsidRPr="004E0B40" w:rsidRDefault="00F1556A" w:rsidP="00293428">
            <w:pPr>
              <w:tabs>
                <w:tab w:val="left" w:pos="4005"/>
              </w:tabs>
            </w:pPr>
            <w:r>
              <w:tab/>
            </w:r>
          </w:p>
          <w:p w14:paraId="691975BC" w14:textId="1C11DD66" w:rsidR="00F1556A" w:rsidRPr="004E0B40" w:rsidRDefault="00F1556A" w:rsidP="00293428"/>
          <w:p w14:paraId="10C6A81C" w14:textId="3AD29C8A" w:rsidR="00F1556A" w:rsidRPr="004E0B40" w:rsidRDefault="00690290" w:rsidP="002934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1B9B2945" wp14:editId="386F2931">
                      <wp:simplePos x="0" y="0"/>
                      <wp:positionH relativeFrom="column">
                        <wp:posOffset>804545</wp:posOffset>
                      </wp:positionH>
                      <wp:positionV relativeFrom="paragraph">
                        <wp:posOffset>62230</wp:posOffset>
                      </wp:positionV>
                      <wp:extent cx="457200" cy="236220"/>
                      <wp:effectExtent l="0" t="0" r="19050" b="1143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57200" cy="23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28F9114" w14:textId="24BD1EF9" w:rsidR="00690290" w:rsidRDefault="00690290">
                                  <w:r>
                                    <w:t>3CM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9B2945" id="Text Box 52" o:spid="_x0000_s1028" type="#_x0000_t202" style="position:absolute;margin-left:63.35pt;margin-top:4.9pt;width:36pt;height:18.6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" fillcolor="white [3201]" strokeweight=".5pt">
                      <v:textbox>
                        <w:txbxContent>
                          <w:p w14:paraId="328F9114" w14:textId="24BD1EF9" w:rsidR="00690290" w:rsidRDefault="00690290">
                            <w:r>
                              <w:t>3CM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02BE27C" w14:textId="58794EDB" w:rsidR="00F1556A" w:rsidRPr="004E0B40" w:rsidRDefault="00690290" w:rsidP="0029342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40D31F98" wp14:editId="3A16E222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189865</wp:posOffset>
                      </wp:positionV>
                      <wp:extent cx="411480" cy="15240"/>
                      <wp:effectExtent l="19050" t="76200" r="45720" b="99060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1480" cy="1524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2D6841" id="Straight Arrow Connector 51" o:spid="_x0000_s1026" type="#_x0000_t32" style="position:absolute;margin-left:63.95pt;margin-top:14.95pt;width:32.4pt;height:1.2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</w:p>
          <w:p w14:paraId="1E9C7E40" w14:textId="77777777" w:rsidR="00F1556A" w:rsidRPr="004E0B40" w:rsidRDefault="00F1556A" w:rsidP="00293428"/>
          <w:p w14:paraId="74A41080" w14:textId="77777777" w:rsidR="00F1556A" w:rsidRPr="004E0B40" w:rsidRDefault="00F1556A" w:rsidP="00293428"/>
          <w:p w14:paraId="5519E1A1" w14:textId="77777777" w:rsidR="00F1556A" w:rsidRPr="004E0B40" w:rsidRDefault="00F1556A" w:rsidP="00293428"/>
          <w:p w14:paraId="5CF1C350" w14:textId="569FA56C" w:rsidR="00F1556A" w:rsidRDefault="00F1556A" w:rsidP="00293428"/>
          <w:p w14:paraId="41DECE7F" w14:textId="6351DD32" w:rsidR="00F1556A" w:rsidRPr="004E0B40" w:rsidRDefault="00F1556A" w:rsidP="00293428"/>
        </w:tc>
      </w:tr>
    </w:tbl>
    <w:p w14:paraId="27DF725C" w14:textId="3C7DB63A" w:rsidR="00F1556A" w:rsidRDefault="00F1556A">
      <w:pPr>
        <w:rPr>
          <w:b/>
          <w:bCs/>
          <w:color w:val="auto"/>
        </w:rPr>
      </w:pPr>
    </w:p>
    <w:p w14:paraId="22E98C45" w14:textId="77777777" w:rsidR="00F1556A" w:rsidRPr="002750DA" w:rsidRDefault="00F1556A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72972FF7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1D1D1E">
        <w:trPr>
          <w:trHeight w:val="11843"/>
        </w:trPr>
        <w:tc>
          <w:tcPr>
            <w:tcW w:w="5000" w:type="pct"/>
          </w:tcPr>
          <w:p w14:paraId="588BC6BF" w14:textId="70F2EFAE" w:rsidR="0018603C" w:rsidRDefault="00F87622" w:rsidP="00EA0ED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4B431411" wp14:editId="1A11DF04">
                      <wp:simplePos x="0" y="0"/>
                      <wp:positionH relativeFrom="column">
                        <wp:posOffset>3239770</wp:posOffset>
                      </wp:positionH>
                      <wp:positionV relativeFrom="paragraph">
                        <wp:posOffset>53975</wp:posOffset>
                      </wp:positionV>
                      <wp:extent cx="1333500" cy="762000"/>
                      <wp:effectExtent l="0" t="0" r="19050" b="190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8AA1A3" w14:textId="12E2E599" w:rsidR="00F87622" w:rsidRDefault="00F87622" w:rsidP="00F87622">
                                  <w:r>
                                    <w:t>Item: CODURA 500D</w:t>
                                  </w:r>
                                </w:p>
                                <w:p w14:paraId="6C678E8D" w14:textId="4F933AA4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4CA69F54" w14:textId="2ADE92AF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431411" id="Text Box 1" o:spid="_x0000_s1029" type="#_x0000_t202" style="position:absolute;margin-left:255.1pt;margin-top:4.25pt;width:105pt;height:60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" fillcolor="white [3201]" strokeweight=".5pt">
                      <v:textbox>
                        <w:txbxContent>
                          <w:p w14:paraId="078AA1A3" w14:textId="12E2E599" w:rsidR="00F87622" w:rsidRDefault="00F87622" w:rsidP="00F87622">
                            <w:r>
                              <w:t>Item: CODURA 500D</w:t>
                            </w:r>
                          </w:p>
                          <w:p w14:paraId="6C678E8D" w14:textId="4F933AA4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4CA69F54" w14:textId="2ADE92AF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81EB6">
              <w:rPr>
                <w:noProof/>
              </w:rPr>
              <w:drawing>
                <wp:anchor distT="0" distB="0" distL="114300" distR="114300" simplePos="0" relativeHeight="251777024" behindDoc="0" locked="0" layoutInCell="1" allowOverlap="1" wp14:anchorId="04AC92B8" wp14:editId="3A105BE9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155575</wp:posOffset>
                  </wp:positionV>
                  <wp:extent cx="2704465" cy="2721512"/>
                  <wp:effectExtent l="0" t="0" r="635" b="317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4465" cy="2721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212F50" w14:textId="3A66B9D4" w:rsidR="007E3D23" w:rsidRDefault="00F87622" w:rsidP="007E3D2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0DC48E5B" wp14:editId="2A2C7525">
                      <wp:simplePos x="0" y="0"/>
                      <wp:positionH relativeFrom="column">
                        <wp:posOffset>1151255</wp:posOffset>
                      </wp:positionH>
                      <wp:positionV relativeFrom="paragraph">
                        <wp:posOffset>38735</wp:posOffset>
                      </wp:positionV>
                      <wp:extent cx="2190750" cy="213360"/>
                      <wp:effectExtent l="38100" t="0" r="19050" b="9144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90750" cy="213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3CBCC" id="Straight Arrow Connector 5" o:spid="_x0000_s1026" type="#_x0000_t32" style="position:absolute;margin-left:90.65pt;margin-top:3.05pt;width:172.5pt;height:16.8pt;flip:x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2DBD5D2" w14:textId="1639BDE0" w:rsidR="007E3D23" w:rsidRDefault="007E3D23" w:rsidP="001D2C37"/>
          <w:p w14:paraId="67720946" w14:textId="42B9B142" w:rsidR="00F95AD8" w:rsidRPr="00F95AD8" w:rsidRDefault="00F95AD8" w:rsidP="00F95AD8"/>
          <w:p w14:paraId="0BB7DD13" w14:textId="18E29167" w:rsidR="00F95AD8" w:rsidRPr="00F95AD8" w:rsidRDefault="00F87622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05AD8449" wp14:editId="7D39D543">
                      <wp:simplePos x="0" y="0"/>
                      <wp:positionH relativeFrom="column">
                        <wp:posOffset>3092450</wp:posOffset>
                      </wp:positionH>
                      <wp:positionV relativeFrom="paragraph">
                        <wp:posOffset>13970</wp:posOffset>
                      </wp:positionV>
                      <wp:extent cx="1737360" cy="762000"/>
                      <wp:effectExtent l="0" t="0" r="15240" b="190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CE76B0D" w14:textId="7D68F1FC" w:rsidR="00F87622" w:rsidRDefault="00F87622" w:rsidP="00F87622">
                                  <w:r>
                                    <w:t xml:space="preserve">Item: 100MM VELCRO LOOP </w:t>
                                  </w:r>
                                </w:p>
                                <w:p w14:paraId="0502D0E1" w14:textId="34ABCC49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81404A7" w14:textId="0B01D772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AD8449" id="Text Box 20" o:spid="_x0000_s1030" type="#_x0000_t202" style="position:absolute;margin-left:243.5pt;margin-top:1.1pt;width:136.8pt;height:60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" fillcolor="white [3201]" strokeweight=".5pt">
                      <v:textbox>
                        <w:txbxContent>
                          <w:p w14:paraId="6CE76B0D" w14:textId="7D68F1FC" w:rsidR="00F87622" w:rsidRDefault="00F87622" w:rsidP="00F87622">
                            <w:r>
                              <w:t xml:space="preserve">Item: 100MM VELCRO LOOP </w:t>
                            </w:r>
                          </w:p>
                          <w:p w14:paraId="0502D0E1" w14:textId="34ABCC49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81404A7" w14:textId="0B01D772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4F4860F" w14:textId="60B2D8A6" w:rsidR="00F95AD8" w:rsidRPr="00F95AD8" w:rsidRDefault="00B81EB6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43D982D0" wp14:editId="43341BBB">
                      <wp:simplePos x="0" y="0"/>
                      <wp:positionH relativeFrom="column">
                        <wp:posOffset>1155065</wp:posOffset>
                      </wp:positionH>
                      <wp:positionV relativeFrom="paragraph">
                        <wp:posOffset>149860</wp:posOffset>
                      </wp:positionV>
                      <wp:extent cx="1927860" cy="45719"/>
                      <wp:effectExtent l="38100" t="38100" r="15240" b="88265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278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FA4B90" id="Straight Arrow Connector 7" o:spid="_x0000_s1026" type="#_x0000_t32" style="position:absolute;margin-left:90.95pt;margin-top:11.8pt;width:151.8pt;height:3.6pt;flip:x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B8120C4" w14:textId="574938F7" w:rsidR="00F95AD8" w:rsidRPr="00F95AD8" w:rsidRDefault="00F95AD8" w:rsidP="00F95AD8"/>
          <w:p w14:paraId="05CCE6FF" w14:textId="761B452D" w:rsidR="00F95AD8" w:rsidRPr="00F95AD8" w:rsidRDefault="00A30887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426231F3" wp14:editId="6B7EFCD3">
                      <wp:simplePos x="0" y="0"/>
                      <wp:positionH relativeFrom="column">
                        <wp:posOffset>823594</wp:posOffset>
                      </wp:positionH>
                      <wp:positionV relativeFrom="paragraph">
                        <wp:posOffset>84455</wp:posOffset>
                      </wp:positionV>
                      <wp:extent cx="2686050" cy="521970"/>
                      <wp:effectExtent l="19050" t="57150" r="19050" b="30480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686050" cy="521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71168D" id="Straight Arrow Connector 9" o:spid="_x0000_s1026" type="#_x0000_t32" style="position:absolute;margin-left:64.85pt;margin-top:6.65pt;width:211.5pt;height:41.1pt;flip:x 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B7BC55D" w14:textId="0F39BE78" w:rsidR="00F95AD8" w:rsidRPr="00F95AD8" w:rsidRDefault="001D1D1E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547CFC05" wp14:editId="26B92AA2">
                      <wp:simplePos x="0" y="0"/>
                      <wp:positionH relativeFrom="column">
                        <wp:posOffset>3456305</wp:posOffset>
                      </wp:positionH>
                      <wp:positionV relativeFrom="paragraph">
                        <wp:posOffset>93980</wp:posOffset>
                      </wp:positionV>
                      <wp:extent cx="1706880" cy="762000"/>
                      <wp:effectExtent l="0" t="0" r="26670" b="190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68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E0C2B0" w14:textId="46F2BC78" w:rsidR="00F87622" w:rsidRDefault="00F87622" w:rsidP="00F87622">
                                  <w:r>
                                    <w:t>Item: 25MM WEBBING D/S</w:t>
                                  </w:r>
                                </w:p>
                                <w:p w14:paraId="6B999E45" w14:textId="1AEAE429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F59B014" w14:textId="75FB099B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  <w:r>
                                    <w:t xml:space="preserve"> D/S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7CFC05" id="Text Box 22" o:spid="_x0000_s1031" type="#_x0000_t202" style="position:absolute;margin-left:272.15pt;margin-top:7.4pt;width:134.4pt;height:60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" fillcolor="white [3201]" strokeweight=".5pt">
                      <v:textbox>
                        <w:txbxContent>
                          <w:p w14:paraId="0AE0C2B0" w14:textId="46F2BC78" w:rsidR="00F87622" w:rsidRDefault="00F87622" w:rsidP="00F87622">
                            <w:r>
                              <w:t>Item: 25MM WEBBING D/S</w:t>
                            </w:r>
                          </w:p>
                          <w:p w14:paraId="6B999E45" w14:textId="1AEAE429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F59B014" w14:textId="75FB099B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  <w:r>
                              <w:t xml:space="preserve"> D/S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718BBFE" w14:textId="7FB60F44" w:rsidR="00F95AD8" w:rsidRPr="00F95AD8" w:rsidRDefault="00B81EB6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002CD036" wp14:editId="6BC7F6B4">
                      <wp:simplePos x="0" y="0"/>
                      <wp:positionH relativeFrom="column">
                        <wp:posOffset>827405</wp:posOffset>
                      </wp:positionH>
                      <wp:positionV relativeFrom="paragraph">
                        <wp:posOffset>210184</wp:posOffset>
                      </wp:positionV>
                      <wp:extent cx="2468880" cy="697230"/>
                      <wp:effectExtent l="38100" t="57150" r="26670" b="26670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68880" cy="6972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F4072" id="Straight Arrow Connector 13" o:spid="_x0000_s1026" type="#_x0000_t32" style="position:absolute;margin-left:65.15pt;margin-top:16.55pt;width:194.4pt;height:54.9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F709CA3" w14:textId="1520D97C" w:rsidR="00F95AD8" w:rsidRPr="00F95AD8" w:rsidRDefault="00F95AD8" w:rsidP="00F95AD8"/>
          <w:p w14:paraId="76CE50D9" w14:textId="56B29A4C" w:rsidR="00F95AD8" w:rsidRDefault="00F95AD8" w:rsidP="00F95AD8"/>
          <w:p w14:paraId="06C0FC3E" w14:textId="1CD6469B" w:rsidR="00F95AD8" w:rsidRPr="00F95AD8" w:rsidRDefault="001D1D1E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100C187E" wp14:editId="725E96BA">
                      <wp:simplePos x="0" y="0"/>
                      <wp:positionH relativeFrom="column">
                        <wp:posOffset>3277870</wp:posOffset>
                      </wp:positionH>
                      <wp:positionV relativeFrom="paragraph">
                        <wp:posOffset>149225</wp:posOffset>
                      </wp:positionV>
                      <wp:extent cx="1706880" cy="762000"/>
                      <wp:effectExtent l="0" t="0" r="26670" b="190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68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9A3B601" w14:textId="5755296D" w:rsidR="00F87622" w:rsidRDefault="00F87622" w:rsidP="00F87622">
                                  <w:r>
                                    <w:t>Item: 25MM WEBBING S/S</w:t>
                                  </w:r>
                                </w:p>
                                <w:p w14:paraId="488A2805" w14:textId="71CD7551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72E119E" w14:textId="1E0E18F2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  <w:r>
                                    <w:t xml:space="preserve"> S/S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0C187E" id="Text Box 24" o:spid="_x0000_s1032" type="#_x0000_t202" style="position:absolute;margin-left:258.1pt;margin-top:11.75pt;width:134.4pt;height:60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" fillcolor="white [3201]" strokeweight=".5pt">
                      <v:textbox>
                        <w:txbxContent>
                          <w:p w14:paraId="69A3B601" w14:textId="5755296D" w:rsidR="00F87622" w:rsidRDefault="00F87622" w:rsidP="00F87622">
                            <w:r>
                              <w:t>Item: 25MM WEBBING S/S</w:t>
                            </w:r>
                          </w:p>
                          <w:p w14:paraId="488A2805" w14:textId="71CD7551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72E119E" w14:textId="1E0E18F2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  <w:r>
                              <w:t xml:space="preserve"> S/S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BD3444A" w14:textId="1BB73CF1" w:rsidR="00F95AD8" w:rsidRDefault="00F87622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70E543AD" wp14:editId="38D505CA">
                      <wp:simplePos x="0" y="0"/>
                      <wp:positionH relativeFrom="column">
                        <wp:posOffset>2023745</wp:posOffset>
                      </wp:positionH>
                      <wp:positionV relativeFrom="paragraph">
                        <wp:posOffset>87630</wp:posOffset>
                      </wp:positionV>
                      <wp:extent cx="1257300" cy="1661160"/>
                      <wp:effectExtent l="38100" t="0" r="19050" b="5334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57300" cy="1661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F60C41" id="Straight Arrow Connector 33" o:spid="_x0000_s1026" type="#_x0000_t32" style="position:absolute;margin-left:159.35pt;margin-top:6.9pt;width:99pt;height:130.8pt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DCF90E1" w14:textId="27685E7C" w:rsidR="00F95AD8" w:rsidRDefault="00F95AD8" w:rsidP="00F95AD8"/>
          <w:p w14:paraId="063B4637" w14:textId="230D42B8" w:rsidR="00F95AD8" w:rsidRPr="00F95AD8" w:rsidRDefault="00F95AD8" w:rsidP="00F95AD8"/>
          <w:p w14:paraId="6CE911FF" w14:textId="356953D0" w:rsidR="00F95AD8" w:rsidRPr="00F95AD8" w:rsidRDefault="00F95AD8" w:rsidP="00F95AD8"/>
          <w:p w14:paraId="5638103D" w14:textId="26A637E5" w:rsidR="00F95AD8" w:rsidRPr="00F95AD8" w:rsidRDefault="00690290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642ACA0F" wp14:editId="2516ED8A">
                      <wp:simplePos x="0" y="0"/>
                      <wp:positionH relativeFrom="column">
                        <wp:posOffset>3982085</wp:posOffset>
                      </wp:positionH>
                      <wp:positionV relativeFrom="paragraph">
                        <wp:posOffset>84455</wp:posOffset>
                      </wp:positionV>
                      <wp:extent cx="1546860" cy="762000"/>
                      <wp:effectExtent l="0" t="0" r="15240" b="190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686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1A54D4E" w14:textId="40922154" w:rsidR="00F87622" w:rsidRDefault="00F87622" w:rsidP="00F87622">
                                  <w:r>
                                    <w:t>Item: 3.5MM PARA CORD</w:t>
                                  </w:r>
                                </w:p>
                                <w:p w14:paraId="0D936223" w14:textId="50812BB6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6A28800D" w14:textId="0B5D48C9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2ACA0F" id="Text Box 12" o:spid="_x0000_s1033" type="#_x0000_t202" style="position:absolute;margin-left:313.55pt;margin-top:6.65pt;width:121.8pt;height:60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" fillcolor="white [3201]" strokeweight=".5pt">
                      <v:textbox>
                        <w:txbxContent>
                          <w:p w14:paraId="11A54D4E" w14:textId="40922154" w:rsidR="00F87622" w:rsidRDefault="00F87622" w:rsidP="00F87622">
                            <w:r>
                              <w:t>Item: 3.5MM PARA CORD</w:t>
                            </w:r>
                          </w:p>
                          <w:p w14:paraId="0D936223" w14:textId="50812BB6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6A28800D" w14:textId="0B5D48C9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DF12C62" w14:textId="2900CDA0" w:rsidR="00F95AD8" w:rsidRDefault="00690290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58203EA5" wp14:editId="51E5E9A7">
                      <wp:simplePos x="0" y="0"/>
                      <wp:positionH relativeFrom="column">
                        <wp:posOffset>2313305</wp:posOffset>
                      </wp:positionH>
                      <wp:positionV relativeFrom="paragraph">
                        <wp:posOffset>192405</wp:posOffset>
                      </wp:positionV>
                      <wp:extent cx="1684020" cy="487680"/>
                      <wp:effectExtent l="38100" t="0" r="30480" b="64770"/>
                      <wp:wrapNone/>
                      <wp:docPr id="32" name="Straight Arrow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84020" cy="487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43013C" id="Straight Arrow Connector 32" o:spid="_x0000_s1026" type="#_x0000_t32" style="position:absolute;margin-left:182.15pt;margin-top:15.15pt;width:132.6pt;height:38.4pt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FC86D5" w14:textId="2931BD4B" w:rsidR="00F95AD8" w:rsidRDefault="00690290" w:rsidP="00F95AD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41722F71" wp14:editId="720214E3">
                      <wp:simplePos x="0" y="0"/>
                      <wp:positionH relativeFrom="column">
                        <wp:posOffset>3064510</wp:posOffset>
                      </wp:positionH>
                      <wp:positionV relativeFrom="paragraph">
                        <wp:posOffset>2517140</wp:posOffset>
                      </wp:positionV>
                      <wp:extent cx="1333500" cy="762000"/>
                      <wp:effectExtent l="0" t="0" r="19050" b="190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F6D613" w14:textId="77777777" w:rsidR="00F87622" w:rsidRDefault="00F87622" w:rsidP="00F87622">
                                  <w:r>
                                    <w:t>Item: CODURA 500D</w:t>
                                  </w:r>
                                </w:p>
                                <w:p w14:paraId="377F5924" w14:textId="199A8956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2B8B836F" w14:textId="054597C9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TFP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722F71" id="Text Box 26" o:spid="_x0000_s1034" type="#_x0000_t202" style="position:absolute;margin-left:241.3pt;margin-top:198.2pt;width:105pt;height:60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" fillcolor="white [3201]" strokeweight=".5pt">
                      <v:textbox>
                        <w:txbxContent>
                          <w:p w14:paraId="2BF6D613" w14:textId="77777777" w:rsidR="00F87622" w:rsidRDefault="00F87622" w:rsidP="00F87622">
                            <w:r>
                              <w:t>Item: CODURA 500D</w:t>
                            </w:r>
                          </w:p>
                          <w:p w14:paraId="377F5924" w14:textId="199A8956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2B8B836F" w14:textId="054597C9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TFP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0385A886" wp14:editId="5653D61C">
                      <wp:simplePos x="0" y="0"/>
                      <wp:positionH relativeFrom="column">
                        <wp:posOffset>2099945</wp:posOffset>
                      </wp:positionH>
                      <wp:positionV relativeFrom="paragraph">
                        <wp:posOffset>2492375</wp:posOffset>
                      </wp:positionV>
                      <wp:extent cx="944880" cy="384810"/>
                      <wp:effectExtent l="38100" t="38100" r="26670" b="34290"/>
                      <wp:wrapNone/>
                      <wp:docPr id="30" name="Straight Arrow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44880" cy="3848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B57076" id="Straight Arrow Connector 30" o:spid="_x0000_s1026" type="#_x0000_t32" style="position:absolute;margin-left:165.35pt;margin-top:196.25pt;width:74.4pt;height:30.3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86240" behindDoc="0" locked="0" layoutInCell="1" allowOverlap="1" wp14:anchorId="6BF80CB6" wp14:editId="34B031FB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278765</wp:posOffset>
                  </wp:positionV>
                  <wp:extent cx="2662555" cy="2924175"/>
                  <wp:effectExtent l="0" t="0" r="4445" b="9525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2555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988A53" w14:textId="262BD9B5" w:rsidR="00F95AD8" w:rsidRPr="00F95AD8" w:rsidRDefault="001D1D1E" w:rsidP="00F95AD8">
            <w:pPr>
              <w:tabs>
                <w:tab w:val="left" w:pos="5565"/>
              </w:tabs>
            </w:pPr>
            <w:r w:rsidRPr="009A3A2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32E193CE" wp14:editId="32A92D42">
                      <wp:simplePos x="0" y="0"/>
                      <wp:positionH relativeFrom="column">
                        <wp:posOffset>3380105</wp:posOffset>
                      </wp:positionH>
                      <wp:positionV relativeFrom="paragraph">
                        <wp:posOffset>394335</wp:posOffset>
                      </wp:positionV>
                      <wp:extent cx="1836420" cy="815340"/>
                      <wp:effectExtent l="0" t="0" r="11430" b="2286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36420" cy="815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03BA6A9" w14:textId="74A4F6C7" w:rsidR="00A30887" w:rsidRDefault="00A30887" w:rsidP="00A30887">
                                  <w:r>
                                    <w:t xml:space="preserve">Item: </w:t>
                                  </w:r>
                                  <w:r w:rsidRPr="00690290">
                                    <w:rPr>
                                      <w:highlight w:val="yellow"/>
                                    </w:rPr>
                                    <w:t>500D CODURA INSIDE 3MM EVA FOAM</w:t>
                                  </w:r>
                                  <w:r>
                                    <w:t xml:space="preserve"> </w:t>
                                  </w:r>
                                  <w:r w:rsidR="00690290" w:rsidRPr="00690290">
                                    <w:rPr>
                                      <w:highlight w:val="yellow"/>
                                    </w:rPr>
                                    <w:t>HARD</w:t>
                                  </w:r>
                                </w:p>
                                <w:p w14:paraId="4B756893" w14:textId="47BDF9B6" w:rsidR="00A30887" w:rsidRDefault="00A30887" w:rsidP="00A30887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239BEAB" w14:textId="77777777" w:rsidR="00A30887" w:rsidRDefault="00A30887" w:rsidP="00A30887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E193CE" id="Text Box 10" o:spid="_x0000_s1035" type="#_x0000_t202" style="position:absolute;margin-left:266.15pt;margin-top:31.05pt;width:144.6pt;height:64.2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" fillcolor="white [3201]" strokeweight=".5pt">
                      <v:textbox>
                        <w:txbxContent>
                          <w:p w14:paraId="403BA6A9" w14:textId="74A4F6C7" w:rsidR="00A30887" w:rsidRDefault="00A30887" w:rsidP="00A30887">
                            <w:r>
                              <w:t xml:space="preserve">Item: </w:t>
                            </w:r>
                            <w:r w:rsidRPr="00690290">
                              <w:rPr>
                                <w:highlight w:val="yellow"/>
                              </w:rPr>
                              <w:t>500D CODURA INSIDE 3MM EVA FOAM</w:t>
                            </w:r>
                            <w:r>
                              <w:t xml:space="preserve"> </w:t>
                            </w:r>
                            <w:r w:rsidR="00690290" w:rsidRPr="00690290">
                              <w:rPr>
                                <w:highlight w:val="yellow"/>
                              </w:rPr>
                              <w:t>HARD</w:t>
                            </w:r>
                          </w:p>
                          <w:p w14:paraId="4B756893" w14:textId="47BDF9B6" w:rsidR="00A30887" w:rsidRDefault="00A30887" w:rsidP="00A30887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239BEAB" w14:textId="77777777" w:rsidR="00A30887" w:rsidRDefault="00A30887" w:rsidP="00A30887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29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F9C8409" wp14:editId="4DD39B4A">
                      <wp:simplePos x="0" y="0"/>
                      <wp:positionH relativeFrom="column">
                        <wp:posOffset>915035</wp:posOffset>
                      </wp:positionH>
                      <wp:positionV relativeFrom="paragraph">
                        <wp:posOffset>1396365</wp:posOffset>
                      </wp:positionV>
                      <wp:extent cx="3036570" cy="308610"/>
                      <wp:effectExtent l="0" t="57150" r="11430" b="34290"/>
                      <wp:wrapNone/>
                      <wp:docPr id="15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036570" cy="3086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844CA7" id="Straight Arrow Connector 15" o:spid="_x0000_s1026" type="#_x0000_t32" style="position:absolute;margin-left:72.05pt;margin-top:109.95pt;width:239.1pt;height:24.3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69029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1205B209" wp14:editId="17C842A7">
                      <wp:simplePos x="0" y="0"/>
                      <wp:positionH relativeFrom="column">
                        <wp:posOffset>3948430</wp:posOffset>
                      </wp:positionH>
                      <wp:positionV relativeFrom="paragraph">
                        <wp:posOffset>1400175</wp:posOffset>
                      </wp:positionV>
                      <wp:extent cx="1737360" cy="762000"/>
                      <wp:effectExtent l="0" t="0" r="15240" b="190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AC2BE08" w14:textId="4FB431C5" w:rsidR="00F87622" w:rsidRDefault="00F87622" w:rsidP="00F87622">
                                  <w:r>
                                    <w:t xml:space="preserve">Item: 100MM VELCRO HOOK </w:t>
                                  </w:r>
                                </w:p>
                                <w:p w14:paraId="7C0118F6" w14:textId="2855352A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1279053" w14:textId="191B7025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05B209" id="Text Box 25" o:spid="_x0000_s1036" type="#_x0000_t202" style="position:absolute;margin-left:310.9pt;margin-top:110.25pt;width:136.8pt;height:60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" fillcolor="white [3201]" strokeweight=".5pt">
                      <v:textbox>
                        <w:txbxContent>
                          <w:p w14:paraId="5AC2BE08" w14:textId="4FB431C5" w:rsidR="00F87622" w:rsidRDefault="00F87622" w:rsidP="00F87622">
                            <w:r>
                              <w:t xml:space="preserve">Item: 100MM VELCRO HOOK </w:t>
                            </w:r>
                          </w:p>
                          <w:p w14:paraId="7C0118F6" w14:textId="2855352A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1279053" w14:textId="191B7025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29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46988572" wp14:editId="2A7E1382">
                      <wp:simplePos x="0" y="0"/>
                      <wp:positionH relativeFrom="column">
                        <wp:posOffset>2259965</wp:posOffset>
                      </wp:positionH>
                      <wp:positionV relativeFrom="paragraph">
                        <wp:posOffset>798195</wp:posOffset>
                      </wp:positionV>
                      <wp:extent cx="1150620" cy="163830"/>
                      <wp:effectExtent l="38100" t="0" r="11430" b="83820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50620" cy="1638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BC9ABF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177.95pt;margin-top:62.85pt;width:90.6pt;height:12.9pt;flip:x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F95AD8">
              <w:tab/>
            </w:r>
          </w:p>
        </w:tc>
      </w:tr>
    </w:tbl>
    <w:p w14:paraId="206BD169" w14:textId="634D635D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1D1D1E">
        <w:trPr>
          <w:trHeight w:val="12563"/>
        </w:trPr>
        <w:tc>
          <w:tcPr>
            <w:tcW w:w="5000" w:type="pct"/>
          </w:tcPr>
          <w:p w14:paraId="16E77280" w14:textId="365E25E2" w:rsidR="003B35B1" w:rsidRDefault="00D21EE4" w:rsidP="00122BDD">
            <w:pPr>
              <w:rPr>
                <w:noProof/>
                <w14:ligatures w14:val="standard"/>
              </w:rPr>
            </w:pPr>
            <w:r>
              <w:rPr>
                <w:noProof/>
                <w:color w:val="auto"/>
              </w:rPr>
              <w:drawing>
                <wp:anchor distT="0" distB="0" distL="114300" distR="114300" simplePos="0" relativeHeight="251788288" behindDoc="0" locked="0" layoutInCell="1" allowOverlap="1" wp14:anchorId="68D07BCD" wp14:editId="3755CE4D">
                  <wp:simplePos x="0" y="0"/>
                  <wp:positionH relativeFrom="column">
                    <wp:posOffset>76889</wp:posOffset>
                  </wp:positionH>
                  <wp:positionV relativeFrom="paragraph">
                    <wp:posOffset>180340</wp:posOffset>
                  </wp:positionV>
                  <wp:extent cx="2228850" cy="4338424"/>
                  <wp:effectExtent l="0" t="0" r="0" b="508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433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45CAE2" w14:textId="41256B54" w:rsidR="003B35B1" w:rsidRDefault="00F87622" w:rsidP="00122BDD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53933C06" wp14:editId="3FAEEDF3">
                      <wp:simplePos x="0" y="0"/>
                      <wp:positionH relativeFrom="column">
                        <wp:posOffset>2580005</wp:posOffset>
                      </wp:positionH>
                      <wp:positionV relativeFrom="paragraph">
                        <wp:posOffset>53975</wp:posOffset>
                      </wp:positionV>
                      <wp:extent cx="1638300" cy="762000"/>
                      <wp:effectExtent l="0" t="0" r="19050" b="190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6778128" w14:textId="1A9C2629" w:rsidR="00F87622" w:rsidRDefault="00F87622" w:rsidP="00F87622">
                                  <w:r>
                                    <w:t xml:space="preserve">Item: 50MM ELASTIC TAPE  </w:t>
                                  </w:r>
                                </w:p>
                                <w:p w14:paraId="21A29CCC" w14:textId="64E35E5C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665F999" w14:textId="4F012636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933C06" id="Text Box 34" o:spid="_x0000_s1037" type="#_x0000_t202" style="position:absolute;margin-left:203.15pt;margin-top:4.25pt;width:129pt;height:60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" fillcolor="white [3201]" strokeweight=".5pt">
                      <v:textbox>
                        <w:txbxContent>
                          <w:p w14:paraId="36778128" w14:textId="1A9C2629" w:rsidR="00F87622" w:rsidRDefault="00F87622" w:rsidP="00F87622">
                            <w:r>
                              <w:t xml:space="preserve">Item: 50MM ELASTIC TAPE  </w:t>
                            </w:r>
                          </w:p>
                          <w:p w14:paraId="21A29CCC" w14:textId="64E35E5C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665F999" w14:textId="4F012636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D65CC9C" w14:textId="6F9E57E6" w:rsidR="004E0B40" w:rsidRDefault="004E0B40" w:rsidP="00122BDD">
            <w:pPr>
              <w:rPr>
                <w:color w:val="auto"/>
              </w:rPr>
            </w:pPr>
          </w:p>
          <w:p w14:paraId="512EA0D5" w14:textId="7B849381" w:rsidR="003B35B1" w:rsidRDefault="00F87622" w:rsidP="00122BDD">
            <w:pPr>
              <w:tabs>
                <w:tab w:val="left" w:pos="10320"/>
              </w:tabs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D67E874" wp14:editId="2AE47348">
                      <wp:simplePos x="0" y="0"/>
                      <wp:positionH relativeFrom="column">
                        <wp:posOffset>956945</wp:posOffset>
                      </wp:positionH>
                      <wp:positionV relativeFrom="paragraph">
                        <wp:posOffset>187325</wp:posOffset>
                      </wp:positionV>
                      <wp:extent cx="1615440" cy="822960"/>
                      <wp:effectExtent l="38100" t="0" r="22860" b="5334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822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8ED66E" id="Straight Arrow Connector 17" o:spid="_x0000_s1026" type="#_x0000_t32" style="position:absolute;margin-left:75.35pt;margin-top:14.75pt;width:127.2pt;height:64.8pt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567704A" w14:textId="13663CC9" w:rsidR="004E0B40" w:rsidRDefault="004E0B40" w:rsidP="00122BDD">
            <w:pPr>
              <w:tabs>
                <w:tab w:val="left" w:pos="10320"/>
              </w:tabs>
            </w:pPr>
            <w:r>
              <w:tab/>
            </w:r>
          </w:p>
          <w:p w14:paraId="0C4B84C7" w14:textId="4BA0DF9F" w:rsidR="004E0B40" w:rsidRPr="00155384" w:rsidRDefault="004E0B40" w:rsidP="00122BDD"/>
          <w:p w14:paraId="3BC62C4F" w14:textId="43981022" w:rsidR="004E0B40" w:rsidRDefault="004E0B40" w:rsidP="00122BDD">
            <w:pPr>
              <w:ind w:firstLine="720"/>
            </w:pPr>
          </w:p>
          <w:p w14:paraId="3C9E93AA" w14:textId="2F6CC9C0" w:rsidR="004E0B40" w:rsidRDefault="004E0B40" w:rsidP="00122BDD"/>
          <w:p w14:paraId="3F199CE3" w14:textId="3A7F45D3" w:rsidR="004E0B40" w:rsidRDefault="004E0B40" w:rsidP="00122BDD">
            <w:pPr>
              <w:ind w:firstLine="720"/>
            </w:pPr>
          </w:p>
          <w:p w14:paraId="48F2D1A5" w14:textId="32B2E0EF" w:rsidR="004E0B40" w:rsidRPr="004E0B40" w:rsidRDefault="004E0B40" w:rsidP="004E0B40"/>
          <w:p w14:paraId="040F5BEC" w14:textId="1F94A92B" w:rsidR="004E0B40" w:rsidRPr="004E0B40" w:rsidRDefault="004E0B40" w:rsidP="004E0B40"/>
          <w:p w14:paraId="06FE63EF" w14:textId="3FA680F3" w:rsidR="004E0B40" w:rsidRPr="004E0B40" w:rsidRDefault="00F87622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68B63156" wp14:editId="0BAE2670">
                      <wp:simplePos x="0" y="0"/>
                      <wp:positionH relativeFrom="column">
                        <wp:posOffset>2767330</wp:posOffset>
                      </wp:positionH>
                      <wp:positionV relativeFrom="paragraph">
                        <wp:posOffset>71120</wp:posOffset>
                      </wp:positionV>
                      <wp:extent cx="1638300" cy="762000"/>
                      <wp:effectExtent l="0" t="0" r="19050" b="190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30B01D" w14:textId="636DE2CB" w:rsidR="00F87622" w:rsidRDefault="00F87622" w:rsidP="00F87622">
                                  <w:r>
                                    <w:t xml:space="preserve">Item: 38MM ELASTIC TAPE  </w:t>
                                  </w:r>
                                </w:p>
                                <w:p w14:paraId="38E14F68" w14:textId="50F5F291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36B020D3" w14:textId="21578203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B63156" id="Text Box 35" o:spid="_x0000_s1038" type="#_x0000_t202" style="position:absolute;margin-left:217.9pt;margin-top:5.6pt;width:129pt;height:60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" fillcolor="white [3201]" strokeweight=".5pt">
                      <v:textbox>
                        <w:txbxContent>
                          <w:p w14:paraId="7A30B01D" w14:textId="636DE2CB" w:rsidR="00F87622" w:rsidRDefault="00F87622" w:rsidP="00F87622">
                            <w:r>
                              <w:t xml:space="preserve">Item: 38MM ELASTIC TAPE  </w:t>
                            </w:r>
                          </w:p>
                          <w:p w14:paraId="38E14F68" w14:textId="50F5F291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36B020D3" w14:textId="21578203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9CF82E2" w14:textId="281BA404" w:rsidR="004E0B40" w:rsidRPr="004E0B40" w:rsidRDefault="004E0B40" w:rsidP="004E0B40"/>
          <w:p w14:paraId="22599846" w14:textId="71B7B846" w:rsidR="004E0B40" w:rsidRPr="004E0B40" w:rsidRDefault="00D21EE4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6999104A" wp14:editId="22A96128">
                      <wp:simplePos x="0" y="0"/>
                      <wp:positionH relativeFrom="column">
                        <wp:posOffset>1000760</wp:posOffset>
                      </wp:positionH>
                      <wp:positionV relativeFrom="paragraph">
                        <wp:posOffset>124460</wp:posOffset>
                      </wp:positionV>
                      <wp:extent cx="1724025" cy="0"/>
                      <wp:effectExtent l="38100" t="76200" r="0" b="9525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40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CE0E69" id="Straight Arrow Connector 18" o:spid="_x0000_s1026" type="#_x0000_t32" style="position:absolute;margin-left:78.8pt;margin-top:9.8pt;width:135.75pt;height:0;flip:x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A0455AD" w14:textId="19538B85" w:rsidR="004E0B40" w:rsidRPr="004E0B40" w:rsidRDefault="004E0B40" w:rsidP="004E0B40"/>
          <w:p w14:paraId="2DCCD0F0" w14:textId="1837EBD2" w:rsidR="004E0B40" w:rsidRDefault="004E0B40" w:rsidP="004E0B40"/>
          <w:p w14:paraId="6C25791F" w14:textId="383CA089" w:rsidR="004E0B40" w:rsidRDefault="004E0B40" w:rsidP="004E0B40"/>
          <w:p w14:paraId="058F21EB" w14:textId="454636D8" w:rsidR="004E0B40" w:rsidRDefault="004E0B40" w:rsidP="004E0B40"/>
          <w:p w14:paraId="414E5326" w14:textId="642DD10F" w:rsidR="004E0B40" w:rsidRPr="004E0B40" w:rsidRDefault="004E0B40" w:rsidP="004E0B40"/>
          <w:p w14:paraId="38A91159" w14:textId="3235E970" w:rsidR="004E0B40" w:rsidRPr="004E0B40" w:rsidRDefault="003B35B1" w:rsidP="003B35B1">
            <w:pPr>
              <w:tabs>
                <w:tab w:val="left" w:pos="4005"/>
              </w:tabs>
            </w:pPr>
            <w:r>
              <w:tab/>
            </w:r>
          </w:p>
          <w:p w14:paraId="50D1D762" w14:textId="2964A107" w:rsidR="004E0B40" w:rsidRPr="004E0B40" w:rsidRDefault="004E0B40" w:rsidP="004E0B40"/>
          <w:p w14:paraId="56CB73DF" w14:textId="6ED58925" w:rsidR="004E0B40" w:rsidRPr="004E0B40" w:rsidRDefault="004E0B40" w:rsidP="004E0B40"/>
          <w:p w14:paraId="03C34D50" w14:textId="5EF1B05E" w:rsidR="004E0B40" w:rsidRPr="004E0B40" w:rsidRDefault="00D21EE4" w:rsidP="004E0B40">
            <w:r>
              <w:rPr>
                <w:noProof/>
              </w:rPr>
              <w:drawing>
                <wp:anchor distT="0" distB="0" distL="114300" distR="114300" simplePos="0" relativeHeight="251791360" behindDoc="0" locked="0" layoutInCell="1" allowOverlap="1" wp14:anchorId="4BEB9D39" wp14:editId="71B01D50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88265</wp:posOffset>
                  </wp:positionV>
                  <wp:extent cx="1847850" cy="3138619"/>
                  <wp:effectExtent l="0" t="0" r="0" b="508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3138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3B8FDB" w14:textId="00EC234C" w:rsidR="004E0B40" w:rsidRPr="004E0B40" w:rsidRDefault="004E0B40" w:rsidP="004E0B40"/>
          <w:p w14:paraId="7E0A1C24" w14:textId="67E925E9" w:rsidR="004E0B40" w:rsidRPr="004E0B40" w:rsidRDefault="004E0B40" w:rsidP="004E0B40"/>
          <w:p w14:paraId="7B0198AD" w14:textId="7FF6BF15" w:rsidR="004E0B40" w:rsidRPr="004E0B40" w:rsidRDefault="004E0B40" w:rsidP="004E0B40"/>
          <w:p w14:paraId="26564972" w14:textId="76605061" w:rsidR="004E0B40" w:rsidRDefault="00BB58BA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39E2655C" wp14:editId="56B76D5E">
                      <wp:simplePos x="0" y="0"/>
                      <wp:positionH relativeFrom="column">
                        <wp:posOffset>3075305</wp:posOffset>
                      </wp:positionH>
                      <wp:positionV relativeFrom="paragraph">
                        <wp:posOffset>173990</wp:posOffset>
                      </wp:positionV>
                      <wp:extent cx="1744980" cy="762000"/>
                      <wp:effectExtent l="0" t="0" r="26670" b="190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49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1ADC730" w14:textId="28A02A6A" w:rsidR="00F87622" w:rsidRDefault="00F87622" w:rsidP="00F87622">
                                  <w:r>
                                    <w:t>Item: 12</w:t>
                                  </w:r>
                                  <w:r w:rsidR="00F1556A">
                                    <w:t>5</w:t>
                                  </w:r>
                                  <w:r>
                                    <w:t xml:space="preserve">MM ELASTIC TAPE  </w:t>
                                  </w:r>
                                </w:p>
                                <w:p w14:paraId="32BF5F45" w14:textId="5810AE69" w:rsidR="00F87622" w:rsidRDefault="00F87622" w:rsidP="00F87622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72B6A405" w14:textId="1A552FF1" w:rsidR="00F87622" w:rsidRDefault="00F87622" w:rsidP="00F87622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E2655C" id="Text Box 36" o:spid="_x0000_s1039" type="#_x0000_t202" style="position:absolute;margin-left:242.15pt;margin-top:13.7pt;width:137.4pt;height:60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" fillcolor="white [3201]" strokeweight=".5pt">
                      <v:textbox>
                        <w:txbxContent>
                          <w:p w14:paraId="71ADC730" w14:textId="28A02A6A" w:rsidR="00F87622" w:rsidRDefault="00F87622" w:rsidP="00F87622">
                            <w:r>
                              <w:t>Item: 12</w:t>
                            </w:r>
                            <w:r w:rsidR="00F1556A">
                              <w:t>5</w:t>
                            </w:r>
                            <w:r>
                              <w:t xml:space="preserve">MM ELASTIC TAPE  </w:t>
                            </w:r>
                          </w:p>
                          <w:p w14:paraId="32BF5F45" w14:textId="5810AE69" w:rsidR="00F87622" w:rsidRDefault="00F87622" w:rsidP="00F87622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72B6A405" w14:textId="1A552FF1" w:rsidR="00F87622" w:rsidRDefault="00F87622" w:rsidP="00F87622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A93A6BE" w14:textId="2835D93B" w:rsidR="004E0B40" w:rsidRPr="004E0B40" w:rsidRDefault="00D21EE4" w:rsidP="004E0B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386DE456" wp14:editId="50595FF1">
                      <wp:simplePos x="0" y="0"/>
                      <wp:positionH relativeFrom="column">
                        <wp:posOffset>1076960</wp:posOffset>
                      </wp:positionH>
                      <wp:positionV relativeFrom="paragraph">
                        <wp:posOffset>379730</wp:posOffset>
                      </wp:positionV>
                      <wp:extent cx="2181225" cy="47625"/>
                      <wp:effectExtent l="19050" t="76200" r="28575" b="47625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81225" cy="476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9DFB43" id="Straight Arrow Connector 23" o:spid="_x0000_s1026" type="#_x0000_t32" style="position:absolute;margin-left:84.8pt;margin-top:29.9pt;width:171.75pt;height:3.75pt;flip:x y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27FD0E76" w14:textId="3E6160FE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2049F1" w:rsidRPr="00DE4BCC" w14:paraId="736F2D44" w14:textId="77777777" w:rsidTr="007758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1A509A1" w14:textId="5DD049D4" w:rsidR="002049F1" w:rsidRPr="00DE4BCC" w:rsidRDefault="002049F1" w:rsidP="0077581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2049F1" w:rsidRPr="00DE4BCC" w14:paraId="1BAEE851" w14:textId="77777777" w:rsidTr="0077581C">
        <w:trPr>
          <w:trHeight w:val="12743"/>
        </w:trPr>
        <w:tc>
          <w:tcPr>
            <w:tcW w:w="5000" w:type="pct"/>
          </w:tcPr>
          <w:p w14:paraId="0B288A5C" w14:textId="187B823A" w:rsidR="002049F1" w:rsidRDefault="00BB58BA" w:rsidP="0077581C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5CB682B6" wp14:editId="4FD8C267">
                      <wp:simplePos x="0" y="0"/>
                      <wp:positionH relativeFrom="column">
                        <wp:posOffset>2843530</wp:posOffset>
                      </wp:positionH>
                      <wp:positionV relativeFrom="paragraph">
                        <wp:posOffset>53975</wp:posOffset>
                      </wp:positionV>
                      <wp:extent cx="1638300" cy="762000"/>
                      <wp:effectExtent l="0" t="0" r="19050" b="190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AB2606" w14:textId="1085133F" w:rsidR="00BB58BA" w:rsidRDefault="00BB58BA" w:rsidP="00BB58BA">
                                  <w:r>
                                    <w:t>Item: METAL G HOOK</w:t>
                                  </w:r>
                                </w:p>
                                <w:p w14:paraId="60DE6DDF" w14:textId="31F33C91" w:rsidR="00BB58BA" w:rsidRDefault="00BB58BA" w:rsidP="00BB58BA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029FEF8" w14:textId="27F4D17F" w:rsidR="00BB58BA" w:rsidRDefault="00BB58BA" w:rsidP="00BB58BA">
                                  <w:r>
                                    <w:t>RM Color: KHAKI (TAN)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B682B6" id="Text Box 41" o:spid="_x0000_s1040" type="#_x0000_t202" style="position:absolute;margin-left:223.9pt;margin-top:4.25pt;width:129pt;height:60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" fillcolor="white [3201]" strokeweight=".5pt">
                      <v:textbox>
                        <w:txbxContent>
                          <w:p w14:paraId="20AB2606" w14:textId="1085133F" w:rsidR="00BB58BA" w:rsidRDefault="00BB58BA" w:rsidP="00BB58BA">
                            <w:r>
                              <w:t>Item: METAL G HOOK</w:t>
                            </w:r>
                          </w:p>
                          <w:p w14:paraId="60DE6DDF" w14:textId="31F33C91" w:rsidR="00BB58BA" w:rsidRDefault="00BB58BA" w:rsidP="00BB58BA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029FEF8" w14:textId="27F4D17F" w:rsidR="00BB58BA" w:rsidRDefault="00BB58BA" w:rsidP="00BB58BA">
                            <w:r>
                              <w:t>RM Color: KHAKI (TAN)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21EE4">
              <w:rPr>
                <w:noProof/>
                <w:color w:val="auto"/>
              </w:rPr>
              <w:drawing>
                <wp:anchor distT="0" distB="0" distL="114300" distR="114300" simplePos="0" relativeHeight="251793408" behindDoc="0" locked="0" layoutInCell="1" allowOverlap="1" wp14:anchorId="36BBC286" wp14:editId="1CDCB269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206375</wp:posOffset>
                  </wp:positionV>
                  <wp:extent cx="2571750" cy="3740853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3740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509A41" w14:textId="52620347" w:rsidR="002049F1" w:rsidRDefault="002049F1" w:rsidP="0077581C">
            <w:pPr>
              <w:rPr>
                <w:color w:val="auto"/>
              </w:rPr>
            </w:pPr>
          </w:p>
          <w:p w14:paraId="03B0C0CE" w14:textId="1DFFDB89" w:rsidR="000B33F6" w:rsidRDefault="00BB58BA" w:rsidP="0077581C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5D75F7BE" wp14:editId="513E5270">
                      <wp:simplePos x="0" y="0"/>
                      <wp:positionH relativeFrom="column">
                        <wp:posOffset>1932305</wp:posOffset>
                      </wp:positionH>
                      <wp:positionV relativeFrom="paragraph">
                        <wp:posOffset>36830</wp:posOffset>
                      </wp:positionV>
                      <wp:extent cx="1339215" cy="45719"/>
                      <wp:effectExtent l="38100" t="38100" r="13335" b="88265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3921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7193A6" id="Straight Arrow Connector 40" o:spid="_x0000_s1026" type="#_x0000_t32" style="position:absolute;margin-left:152.15pt;margin-top:2.9pt;width:105.45pt;height:3.6pt;flip:x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83A7740" w14:textId="0F23B280" w:rsidR="002049F1" w:rsidRDefault="002049F1" w:rsidP="0077581C">
            <w:pPr>
              <w:rPr>
                <w:color w:val="auto"/>
              </w:rPr>
            </w:pPr>
          </w:p>
          <w:p w14:paraId="45FD783D" w14:textId="67839604" w:rsidR="002049F1" w:rsidRDefault="00F1556A" w:rsidP="0077581C">
            <w:pPr>
              <w:tabs>
                <w:tab w:val="left" w:pos="10320"/>
              </w:tabs>
              <w:rPr>
                <w:noProof/>
                <w14:ligatures w14:val="standard"/>
              </w:rPr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23FA6FD0" wp14:editId="6FCE356F">
                      <wp:simplePos x="0" y="0"/>
                      <wp:positionH relativeFrom="column">
                        <wp:posOffset>3121025</wp:posOffset>
                      </wp:positionH>
                      <wp:positionV relativeFrom="paragraph">
                        <wp:posOffset>101600</wp:posOffset>
                      </wp:positionV>
                      <wp:extent cx="2659380" cy="693420"/>
                      <wp:effectExtent l="0" t="0" r="26670" b="1143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5938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E695623" w14:textId="5921E25E" w:rsidR="00F1556A" w:rsidRDefault="00F1556A" w:rsidP="00F1556A">
                                  <w:r>
                                    <w:t>Item: 100MM LOOP INSIDE 1.2MM PP BOARD</w:t>
                                  </w:r>
                                </w:p>
                                <w:p w14:paraId="2A1A7B0C" w14:textId="77777777" w:rsidR="00F1556A" w:rsidRDefault="00F1556A" w:rsidP="00F1556A">
                                  <w:r>
                                    <w:t>Style Color: TFP</w:t>
                                  </w:r>
                                </w:p>
                                <w:p w14:paraId="54EF386D" w14:textId="0CB71CAC" w:rsidR="00F1556A" w:rsidRDefault="00F1556A" w:rsidP="00F1556A">
                                  <w:r>
                                    <w:t>RM Color: WHITE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FA6FD0" id="Text Box 11" o:spid="_x0000_s1041" type="#_x0000_t202" style="position:absolute;margin-left:245.75pt;margin-top:8pt;width:209.4pt;height:54.6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" fillcolor="white [3201]" strokeweight=".5pt">
                      <v:textbox>
                        <w:txbxContent>
                          <w:p w14:paraId="7E695623" w14:textId="5921E25E" w:rsidR="00F1556A" w:rsidRDefault="00F1556A" w:rsidP="00F1556A">
                            <w:r>
                              <w:t>Item: 100MM LOOP INSIDE 1.2MM PP BOARD</w:t>
                            </w:r>
                          </w:p>
                          <w:p w14:paraId="2A1A7B0C" w14:textId="77777777" w:rsidR="00F1556A" w:rsidRDefault="00F1556A" w:rsidP="00F1556A">
                            <w:r>
                              <w:t>Style Color: TFP</w:t>
                            </w:r>
                          </w:p>
                          <w:p w14:paraId="54EF386D" w14:textId="0CB71CAC" w:rsidR="00F1556A" w:rsidRDefault="00F1556A" w:rsidP="00F1556A">
                            <w:r>
                              <w:t>RM Color: WHITE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7FA9986" w14:textId="136C8484" w:rsidR="002049F1" w:rsidRDefault="00F1556A" w:rsidP="0077581C">
            <w:pPr>
              <w:tabs>
                <w:tab w:val="left" w:pos="10320"/>
              </w:tabs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74B0C71B" wp14:editId="10EA368C">
                      <wp:simplePos x="0" y="0"/>
                      <wp:positionH relativeFrom="column">
                        <wp:posOffset>2008505</wp:posOffset>
                      </wp:positionH>
                      <wp:positionV relativeFrom="paragraph">
                        <wp:posOffset>88265</wp:posOffset>
                      </wp:positionV>
                      <wp:extent cx="1135380" cy="156210"/>
                      <wp:effectExtent l="38100" t="57150" r="26670" b="3429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35380" cy="1562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E12EE" id="Straight Arrow Connector 28" o:spid="_x0000_s1026" type="#_x0000_t32" style="position:absolute;margin-left:158.15pt;margin-top:6.95pt;width:89.4pt;height:12.3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49F1">
              <w:tab/>
            </w:r>
          </w:p>
          <w:p w14:paraId="53E06998" w14:textId="74203A61" w:rsidR="002049F1" w:rsidRPr="00155384" w:rsidRDefault="002049F1" w:rsidP="0077581C"/>
          <w:p w14:paraId="633FC3BC" w14:textId="19490F2F" w:rsidR="002049F1" w:rsidRDefault="00F1556A" w:rsidP="0077581C">
            <w:pPr>
              <w:ind w:firstLine="720"/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3C9A4622" wp14:editId="10B555A1">
                      <wp:simplePos x="0" y="0"/>
                      <wp:positionH relativeFrom="column">
                        <wp:posOffset>1886585</wp:posOffset>
                      </wp:positionH>
                      <wp:positionV relativeFrom="paragraph">
                        <wp:posOffset>27305</wp:posOffset>
                      </wp:positionV>
                      <wp:extent cx="1036320" cy="876300"/>
                      <wp:effectExtent l="38100" t="38100" r="30480" b="19050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36320" cy="876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64A71B" id="Straight Arrow Connector 3" o:spid="_x0000_s1026" type="#_x0000_t32" style="position:absolute;margin-left:148.55pt;margin-top:2.15pt;width:81.6pt;height:69pt;flip:x 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044E322" w14:textId="2563DF81" w:rsidR="002049F1" w:rsidRDefault="002049F1" w:rsidP="0077581C"/>
          <w:p w14:paraId="0DCA4F0B" w14:textId="2BB073B2" w:rsidR="002049F1" w:rsidRDefault="00F1556A" w:rsidP="0077581C">
            <w:pPr>
              <w:ind w:firstLine="720"/>
            </w:pPr>
            <w:r w:rsidRPr="00F1556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4F56E958" wp14:editId="7B38D460">
                      <wp:simplePos x="0" y="0"/>
                      <wp:positionH relativeFrom="column">
                        <wp:posOffset>2907665</wp:posOffset>
                      </wp:positionH>
                      <wp:positionV relativeFrom="paragraph">
                        <wp:posOffset>107315</wp:posOffset>
                      </wp:positionV>
                      <wp:extent cx="1783080" cy="762000"/>
                      <wp:effectExtent l="0" t="0" r="26670" b="190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308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BB06EF" w14:textId="0E5E6183" w:rsidR="00F1556A" w:rsidRDefault="00F1556A" w:rsidP="00F1556A">
                                  <w:r>
                                    <w:t xml:space="preserve">Item: 100MM VELCRO LOOP   </w:t>
                                  </w:r>
                                </w:p>
                                <w:p w14:paraId="7105CDDF" w14:textId="77777777" w:rsidR="00F1556A" w:rsidRDefault="00F1556A" w:rsidP="00F1556A">
                                  <w:r>
                                    <w:t>Style Color: TFP</w:t>
                                  </w:r>
                                </w:p>
                                <w:p w14:paraId="06B7D60E" w14:textId="77777777" w:rsidR="00F1556A" w:rsidRDefault="00F1556A" w:rsidP="00F1556A">
                                  <w: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56E958" id="Text Box 6" o:spid="_x0000_s1042" type="#_x0000_t202" style="position:absolute;left:0;text-align:left;margin-left:228.95pt;margin-top:8.45pt;width:140.4pt;height:60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" fillcolor="white [3201]" strokeweight=".5pt">
                      <v:textbox>
                        <w:txbxContent>
                          <w:p w14:paraId="1BBB06EF" w14:textId="0E5E6183" w:rsidR="00F1556A" w:rsidRDefault="00F1556A" w:rsidP="00F1556A">
                            <w:r>
                              <w:t xml:space="preserve">Item: 100MM VELCRO LOOP   </w:t>
                            </w:r>
                          </w:p>
                          <w:p w14:paraId="7105CDDF" w14:textId="77777777" w:rsidR="00F1556A" w:rsidRDefault="00F1556A" w:rsidP="00F1556A">
                            <w:r>
                              <w:t>Style Color: TFP</w:t>
                            </w:r>
                          </w:p>
                          <w:p w14:paraId="06B7D60E" w14:textId="77777777" w:rsidR="00F1556A" w:rsidRDefault="00F1556A" w:rsidP="00F1556A">
                            <w: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5471B9C" w14:textId="7BA5F148" w:rsidR="002049F1" w:rsidRPr="004E0B40" w:rsidRDefault="002049F1" w:rsidP="0077581C"/>
          <w:p w14:paraId="33FAF582" w14:textId="2881BA95" w:rsidR="002049F1" w:rsidRPr="004E0B40" w:rsidRDefault="002049F1" w:rsidP="0077581C"/>
          <w:p w14:paraId="3DA93ACB" w14:textId="6F4E2729" w:rsidR="002049F1" w:rsidRPr="004E0B40" w:rsidRDefault="002049F1" w:rsidP="0077581C"/>
          <w:p w14:paraId="20414AED" w14:textId="13DFB242" w:rsidR="002049F1" w:rsidRPr="004E0B40" w:rsidRDefault="00F1556A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719B965B" wp14:editId="1E6CC139">
                      <wp:simplePos x="0" y="0"/>
                      <wp:positionH relativeFrom="column">
                        <wp:posOffset>1391285</wp:posOffset>
                      </wp:positionH>
                      <wp:positionV relativeFrom="paragraph">
                        <wp:posOffset>46355</wp:posOffset>
                      </wp:positionV>
                      <wp:extent cx="1516380" cy="487680"/>
                      <wp:effectExtent l="38100" t="38100" r="26670" b="26670"/>
                      <wp:wrapNone/>
                      <wp:docPr id="42" name="Straight Arrow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6380" cy="487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E8A56C" id="Straight Arrow Connector 42" o:spid="_x0000_s1026" type="#_x0000_t32" style="position:absolute;margin-left:109.55pt;margin-top:3.65pt;width:119.4pt;height:38.4pt;flip:x 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7CB0AC6A" wp14:editId="425E02E9">
                      <wp:simplePos x="0" y="0"/>
                      <wp:positionH relativeFrom="column">
                        <wp:posOffset>2881630</wp:posOffset>
                      </wp:positionH>
                      <wp:positionV relativeFrom="paragraph">
                        <wp:posOffset>183515</wp:posOffset>
                      </wp:positionV>
                      <wp:extent cx="1638300" cy="762000"/>
                      <wp:effectExtent l="0" t="0" r="19050" b="190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7F8994A" w14:textId="470E64CC" w:rsidR="00BB58BA" w:rsidRDefault="00BB58BA" w:rsidP="00BB58BA">
                                  <w:r>
                                    <w:t xml:space="preserve">Item: 420D LINING   </w:t>
                                  </w:r>
                                </w:p>
                                <w:p w14:paraId="471D960E" w14:textId="2093F613" w:rsidR="00BB58BA" w:rsidRDefault="00BB58BA" w:rsidP="00BB58BA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55127FAF" w14:textId="192780B6" w:rsidR="00BB58BA" w:rsidRDefault="00BB58BA" w:rsidP="00BB58BA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0AC6A" id="Text Box 37" o:spid="_x0000_s1043" type="#_x0000_t202" style="position:absolute;margin-left:226.9pt;margin-top:14.45pt;width:129pt;height:60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" fillcolor="white [3201]" strokeweight=".5pt">
                      <v:textbox>
                        <w:txbxContent>
                          <w:p w14:paraId="67F8994A" w14:textId="470E64CC" w:rsidR="00BB58BA" w:rsidRDefault="00BB58BA" w:rsidP="00BB58BA">
                            <w:r>
                              <w:t xml:space="preserve">Item: 420D LINING   </w:t>
                            </w:r>
                          </w:p>
                          <w:p w14:paraId="471D960E" w14:textId="2093F613" w:rsidR="00BB58BA" w:rsidRDefault="00BB58BA" w:rsidP="00BB58BA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55127FAF" w14:textId="192780B6" w:rsidR="00BB58BA" w:rsidRDefault="00BB58BA" w:rsidP="00BB58BA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0ED9">
              <w:rPr>
                <w:noProof/>
              </w:rPr>
              <w:t>=</w:t>
            </w:r>
          </w:p>
          <w:p w14:paraId="03E41D06" w14:textId="51D24375" w:rsidR="002049F1" w:rsidRPr="004E0B40" w:rsidRDefault="002049F1" w:rsidP="0077581C"/>
          <w:p w14:paraId="613A2820" w14:textId="5FFCC0D9" w:rsidR="002049F1" w:rsidRPr="004E0B40" w:rsidRDefault="002049F1" w:rsidP="0077581C"/>
          <w:p w14:paraId="0F222F44" w14:textId="3E81FEE0" w:rsidR="002049F1" w:rsidRDefault="00D21EE4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28927459" wp14:editId="57CA6491">
                      <wp:simplePos x="0" y="0"/>
                      <wp:positionH relativeFrom="column">
                        <wp:posOffset>1395095</wp:posOffset>
                      </wp:positionH>
                      <wp:positionV relativeFrom="paragraph">
                        <wp:posOffset>63499</wp:posOffset>
                      </wp:positionV>
                      <wp:extent cx="796290" cy="815340"/>
                      <wp:effectExtent l="38100" t="38100" r="22860" b="22860"/>
                      <wp:wrapNone/>
                      <wp:docPr id="43" name="Straight Arrow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96290" cy="8153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D971B5" id="Straight Arrow Connector 43" o:spid="_x0000_s1026" type="#_x0000_t32" style="position:absolute;margin-left:109.85pt;margin-top:5pt;width:62.7pt;height:64.2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D7BFCCD" w14:textId="16287C22" w:rsidR="002049F1" w:rsidRDefault="002049F1" w:rsidP="0077581C"/>
          <w:p w14:paraId="089E07B0" w14:textId="2B52F666" w:rsidR="002049F1" w:rsidRDefault="002049F1" w:rsidP="0077581C"/>
          <w:p w14:paraId="31999BCB" w14:textId="28C3670C" w:rsidR="002049F1" w:rsidRPr="004E0B40" w:rsidRDefault="001D1D1E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41C4088B" wp14:editId="3E99929A">
                      <wp:simplePos x="0" y="0"/>
                      <wp:positionH relativeFrom="column">
                        <wp:posOffset>2153285</wp:posOffset>
                      </wp:positionH>
                      <wp:positionV relativeFrom="paragraph">
                        <wp:posOffset>65405</wp:posOffset>
                      </wp:positionV>
                      <wp:extent cx="1729740" cy="762000"/>
                      <wp:effectExtent l="0" t="0" r="22860" b="190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9740" cy="762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A815AD6" w14:textId="394DA496" w:rsidR="00BB58BA" w:rsidRDefault="00BB58BA" w:rsidP="00BB58BA">
                                  <w:r>
                                    <w:t xml:space="preserve">Item: 50MM VELCRO HOOK   </w:t>
                                  </w:r>
                                </w:p>
                                <w:p w14:paraId="0F86A3E1" w14:textId="1F18E5EE" w:rsidR="00BB58BA" w:rsidRDefault="00BB58BA" w:rsidP="00BB58BA">
                                  <w:r>
                                    <w:t xml:space="preserve">Style Color: </w:t>
                                  </w:r>
                                  <w:r w:rsidR="00F1556A">
                                    <w:t>TFP</w:t>
                                  </w:r>
                                </w:p>
                                <w:p w14:paraId="3B49A3F0" w14:textId="0B9E09C1" w:rsidR="00BB58BA" w:rsidRDefault="00BB58BA" w:rsidP="00BB58BA">
                                  <w:r>
                                    <w:t xml:space="preserve">RM Color: </w:t>
                                  </w:r>
                                  <w:r w:rsidR="00F1556A">
                                    <w:t>CBK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C4088B" id="Text Box 39" o:spid="_x0000_s1044" type="#_x0000_t202" style="position:absolute;margin-left:169.55pt;margin-top:5.15pt;width:136.2pt;height:60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" fillcolor="white [3201]" strokeweight=".5pt">
                      <v:textbox>
                        <w:txbxContent>
                          <w:p w14:paraId="3A815AD6" w14:textId="394DA496" w:rsidR="00BB58BA" w:rsidRDefault="00BB58BA" w:rsidP="00BB58BA">
                            <w:r>
                              <w:t xml:space="preserve">Item: 50MM VELCRO HOOK   </w:t>
                            </w:r>
                          </w:p>
                          <w:p w14:paraId="0F86A3E1" w14:textId="1F18E5EE" w:rsidR="00BB58BA" w:rsidRDefault="00BB58BA" w:rsidP="00BB58BA">
                            <w:r>
                              <w:t xml:space="preserve">Style Color: </w:t>
                            </w:r>
                            <w:r w:rsidR="00F1556A">
                              <w:t>TFP</w:t>
                            </w:r>
                          </w:p>
                          <w:p w14:paraId="3B49A3F0" w14:textId="0B9E09C1" w:rsidR="00BB58BA" w:rsidRDefault="00BB58BA" w:rsidP="00BB58BA">
                            <w:r>
                              <w:t xml:space="preserve">RM Color: </w:t>
                            </w:r>
                            <w:r w:rsidR="00F1556A">
                              <w:t>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7DF2CB9" w14:textId="5C84B610" w:rsidR="002049F1" w:rsidRPr="004E0B40" w:rsidRDefault="002049F1" w:rsidP="00D21EE4">
            <w:pPr>
              <w:tabs>
                <w:tab w:val="left" w:pos="4005"/>
              </w:tabs>
            </w:pPr>
            <w:r>
              <w:tab/>
            </w:r>
          </w:p>
          <w:p w14:paraId="77C3970F" w14:textId="79EB6795" w:rsidR="002049F1" w:rsidRPr="004E0B40" w:rsidRDefault="002049F1" w:rsidP="0077581C"/>
          <w:p w14:paraId="25872332" w14:textId="0B9C20A6" w:rsidR="002049F1" w:rsidRPr="004E0B40" w:rsidRDefault="002049F1" w:rsidP="0077581C"/>
          <w:p w14:paraId="4C5DFBAC" w14:textId="1D4F58AA" w:rsidR="002049F1" w:rsidRPr="000B33F6" w:rsidRDefault="000B33F6" w:rsidP="0077581C">
            <w:pPr>
              <w:rPr>
                <w:sz w:val="24"/>
                <w:szCs w:val="28"/>
              </w:rPr>
            </w:pPr>
            <w:r w:rsidRPr="000B33F6">
              <w:rPr>
                <w:sz w:val="24"/>
                <w:szCs w:val="28"/>
              </w:rPr>
              <w:t>Label Placement</w:t>
            </w:r>
          </w:p>
          <w:p w14:paraId="4C8CCC67" w14:textId="7BB21CC2" w:rsidR="002049F1" w:rsidRPr="004E0B40" w:rsidRDefault="00D21EE4" w:rsidP="0077581C">
            <w:r>
              <w:rPr>
                <w:noProof/>
              </w:rPr>
              <w:drawing>
                <wp:anchor distT="0" distB="0" distL="114300" distR="114300" simplePos="0" relativeHeight="251796480" behindDoc="0" locked="0" layoutInCell="1" allowOverlap="1" wp14:anchorId="1C6A19C8" wp14:editId="2F10526B">
                  <wp:simplePos x="0" y="0"/>
                  <wp:positionH relativeFrom="column">
                    <wp:posOffset>229519</wp:posOffset>
                  </wp:positionH>
                  <wp:positionV relativeFrom="paragraph">
                    <wp:posOffset>40640</wp:posOffset>
                  </wp:positionV>
                  <wp:extent cx="2428875" cy="2822270"/>
                  <wp:effectExtent l="0" t="0" r="0" b="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82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08A59DE" w14:textId="2A4775F3" w:rsidR="002049F1" w:rsidRDefault="002049F1" w:rsidP="0077581C"/>
          <w:p w14:paraId="66A67A4E" w14:textId="1284A666" w:rsidR="002049F1" w:rsidRPr="004E0B40" w:rsidRDefault="00875FC8" w:rsidP="0077581C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01C1531B" wp14:editId="4096587E">
                      <wp:simplePos x="0" y="0"/>
                      <wp:positionH relativeFrom="column">
                        <wp:posOffset>3163570</wp:posOffset>
                      </wp:positionH>
                      <wp:positionV relativeFrom="paragraph">
                        <wp:posOffset>42545</wp:posOffset>
                      </wp:positionV>
                      <wp:extent cx="2066925" cy="381000"/>
                      <wp:effectExtent l="0" t="0" r="28575" b="1905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66925" cy="381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B6088C" w14:textId="77777777" w:rsidR="00875FC8" w:rsidRPr="00F660E6" w:rsidRDefault="00875FC8" w:rsidP="00875FC8">
                                  <w:r>
                                    <w:t xml:space="preserve">Attaching on 420D LINING </w:t>
                                  </w:r>
                                  <w:r w:rsidRPr="00F660E6">
                                    <w:t>Bottom flap inside</w:t>
                                  </w:r>
                                  <w:r>
                                    <w:t xml:space="preserve">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C1531B" id="Text Box 61" o:spid="_x0000_s1045" type="#_x0000_t202" style="position:absolute;margin-left:249.1pt;margin-top:3.35pt;width:162.75pt;height:30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" fillcolor="white [3201]" strokeweight=".5pt">
                      <v:textbox>
                        <w:txbxContent>
                          <w:p w14:paraId="2EB6088C" w14:textId="77777777" w:rsidR="00875FC8" w:rsidRPr="00F660E6" w:rsidRDefault="00875FC8" w:rsidP="00875FC8">
                            <w:r>
                              <w:t xml:space="preserve">Attaching on 420D LINING </w:t>
                            </w:r>
                            <w:r w:rsidRPr="00F660E6">
                              <w:t>Bottom flap inside</w:t>
                            </w:r>
                            <w:r>
                              <w:t xml:space="preserve">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21EE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37D62BEC" wp14:editId="2765FE5F">
                      <wp:simplePos x="0" y="0"/>
                      <wp:positionH relativeFrom="column">
                        <wp:posOffset>1629410</wp:posOffset>
                      </wp:positionH>
                      <wp:positionV relativeFrom="paragraph">
                        <wp:posOffset>257810</wp:posOffset>
                      </wp:positionV>
                      <wp:extent cx="1562100" cy="45719"/>
                      <wp:effectExtent l="38100" t="38100" r="19050" b="88265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621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324EA26" id="Straight Arrow Connector 45" o:spid="_x0000_s1026" type="#_x0000_t32" style="position:absolute;margin-left:128.3pt;margin-top:20.3pt;width:123pt;height:3.6pt;flip:x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03834A44" w14:textId="77777777" w:rsidR="0060063B" w:rsidRPr="00DE4BCC" w:rsidRDefault="0071629B" w:rsidP="00155384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0063B" w:rsidRPr="00DE4BCC" w14:paraId="770CBC8B" w14:textId="77777777" w:rsidTr="00C156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C7246A3" w14:textId="014AF9F1" w:rsidR="0060063B" w:rsidRPr="00DE4BCC" w:rsidRDefault="0060063B" w:rsidP="00C156FC">
            <w:pPr>
              <w:rPr>
                <w:color w:val="auto"/>
              </w:rPr>
            </w:pPr>
            <w:r>
              <w:rPr>
                <w:color w:val="auto"/>
              </w:rPr>
              <w:lastRenderedPageBreak/>
              <w:t xml:space="preserve">Label &amp; sticker artwork </w:t>
            </w:r>
          </w:p>
        </w:tc>
      </w:tr>
      <w:tr w:rsidR="0060063B" w:rsidRPr="00DE4BCC" w14:paraId="4529B64E" w14:textId="77777777" w:rsidTr="00A30887">
        <w:trPr>
          <w:trHeight w:val="5381"/>
        </w:trPr>
        <w:tc>
          <w:tcPr>
            <w:tcW w:w="5000" w:type="pct"/>
          </w:tcPr>
          <w:p w14:paraId="58862202" w14:textId="6E69A24F" w:rsidR="0060063B" w:rsidRDefault="00AA2F08" w:rsidP="0060063B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862016" behindDoc="1" locked="0" layoutInCell="1" allowOverlap="1" wp14:anchorId="51E93CB3" wp14:editId="2604FFE1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283845</wp:posOffset>
                  </wp:positionV>
                  <wp:extent cx="3421380" cy="1296421"/>
                  <wp:effectExtent l="0" t="0" r="762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r:link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380" cy="1296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0063B">
              <w:rPr>
                <w:noProof/>
                <w14:ligatures w14:val="standard"/>
              </w:rPr>
              <w:t>Label artwork</w:t>
            </w:r>
          </w:p>
          <w:p w14:paraId="6BFF85D9" w14:textId="3AAF33F9" w:rsidR="0060063B" w:rsidRPr="0060063B" w:rsidRDefault="0060063B" w:rsidP="0060063B">
            <w:pPr>
              <w:rPr>
                <w:noProof/>
                <w14:ligatures w14:val="standard"/>
              </w:rPr>
            </w:pPr>
          </w:p>
          <w:p w14:paraId="2CD3982B" w14:textId="33466A6A" w:rsidR="0060063B" w:rsidRPr="004E0B40" w:rsidRDefault="0060063B" w:rsidP="00C156FC"/>
          <w:p w14:paraId="4C81839C" w14:textId="77777777" w:rsidR="0060063B" w:rsidRDefault="0060063B" w:rsidP="00C156FC"/>
          <w:p w14:paraId="6FFA6D73" w14:textId="77777777" w:rsidR="0060063B" w:rsidRDefault="0060063B" w:rsidP="00C156FC"/>
          <w:p w14:paraId="12507B36" w14:textId="77777777" w:rsidR="0060063B" w:rsidRPr="0060063B" w:rsidRDefault="0060063B" w:rsidP="0060063B"/>
          <w:p w14:paraId="2560E2F0" w14:textId="77777777" w:rsidR="0060063B" w:rsidRDefault="0060063B" w:rsidP="0060063B"/>
          <w:p w14:paraId="1A2ECF88" w14:textId="77777777" w:rsidR="0060063B" w:rsidRDefault="0060063B" w:rsidP="0060063B"/>
          <w:p w14:paraId="2C41BD5D" w14:textId="5CCB071F" w:rsidR="0060063B" w:rsidRDefault="0060063B" w:rsidP="0060063B">
            <w:r>
              <w:t>Sticker artwork</w:t>
            </w:r>
          </w:p>
          <w:p w14:paraId="0917FE2A" w14:textId="73DD19E8" w:rsidR="000319E2" w:rsidRDefault="000319E2" w:rsidP="000319E2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1860992" behindDoc="1" locked="0" layoutInCell="1" allowOverlap="1" wp14:anchorId="4F18E50D" wp14:editId="05443647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30480</wp:posOffset>
                  </wp:positionV>
                  <wp:extent cx="2945130" cy="1346200"/>
                  <wp:effectExtent l="0" t="0" r="7620" b="635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FA2D748" w14:textId="0481B283" w:rsidR="0060063B" w:rsidRPr="0060063B" w:rsidRDefault="0060063B" w:rsidP="0060063B"/>
        </w:tc>
      </w:tr>
    </w:tbl>
    <w:p w14:paraId="61F2DD82" w14:textId="19BD201D" w:rsidR="002049F1" w:rsidRPr="00DE4BCC" w:rsidRDefault="002049F1" w:rsidP="00155384">
      <w:pPr>
        <w:rPr>
          <w:color w:val="auto"/>
        </w:rPr>
      </w:pPr>
    </w:p>
    <w:sectPr w:rsidR="002049F1" w:rsidRPr="00DE4BCC" w:rsidSect="007E3D23">
      <w:footerReference w:type="default" r:id="rId21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06C775" w14:textId="77777777" w:rsidR="00C57C7A" w:rsidRDefault="00C57C7A">
      <w:pPr>
        <w:spacing w:after="0"/>
      </w:pPr>
      <w:r>
        <w:separator/>
      </w:r>
    </w:p>
  </w:endnote>
  <w:endnote w:type="continuationSeparator" w:id="0">
    <w:p w14:paraId="6BADF481" w14:textId="77777777" w:rsidR="00C57C7A" w:rsidRDefault="00C57C7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1CE641" w14:textId="77777777" w:rsidR="00C57C7A" w:rsidRDefault="00C57C7A">
      <w:pPr>
        <w:spacing w:after="0"/>
      </w:pPr>
      <w:r>
        <w:separator/>
      </w:r>
    </w:p>
  </w:footnote>
  <w:footnote w:type="continuationSeparator" w:id="0">
    <w:p w14:paraId="03612EA5" w14:textId="77777777" w:rsidR="00C57C7A" w:rsidRDefault="00C57C7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19E2"/>
    <w:rsid w:val="00047818"/>
    <w:rsid w:val="00051B06"/>
    <w:rsid w:val="000677DA"/>
    <w:rsid w:val="000759DE"/>
    <w:rsid w:val="000A13CF"/>
    <w:rsid w:val="000B1457"/>
    <w:rsid w:val="000B33F6"/>
    <w:rsid w:val="000D37AE"/>
    <w:rsid w:val="000E45E2"/>
    <w:rsid w:val="000E5146"/>
    <w:rsid w:val="0012124E"/>
    <w:rsid w:val="00136E3C"/>
    <w:rsid w:val="00147208"/>
    <w:rsid w:val="00155384"/>
    <w:rsid w:val="0015598D"/>
    <w:rsid w:val="0018603C"/>
    <w:rsid w:val="001D0C6A"/>
    <w:rsid w:val="001D1D1E"/>
    <w:rsid w:val="001D2C37"/>
    <w:rsid w:val="001E5C8E"/>
    <w:rsid w:val="002049F1"/>
    <w:rsid w:val="00223B8D"/>
    <w:rsid w:val="00255734"/>
    <w:rsid w:val="002750DA"/>
    <w:rsid w:val="0028638D"/>
    <w:rsid w:val="002A2DA1"/>
    <w:rsid w:val="002A4407"/>
    <w:rsid w:val="002C1327"/>
    <w:rsid w:val="002C6EAE"/>
    <w:rsid w:val="003141C5"/>
    <w:rsid w:val="003366D8"/>
    <w:rsid w:val="003554AE"/>
    <w:rsid w:val="00371D00"/>
    <w:rsid w:val="003B35B1"/>
    <w:rsid w:val="003C192B"/>
    <w:rsid w:val="003C2460"/>
    <w:rsid w:val="003C256A"/>
    <w:rsid w:val="003D1DB1"/>
    <w:rsid w:val="003E2F5B"/>
    <w:rsid w:val="004342C2"/>
    <w:rsid w:val="00437F9D"/>
    <w:rsid w:val="00451E2E"/>
    <w:rsid w:val="004A7424"/>
    <w:rsid w:val="004B5661"/>
    <w:rsid w:val="004C306F"/>
    <w:rsid w:val="004C30E4"/>
    <w:rsid w:val="004C34EC"/>
    <w:rsid w:val="004C726C"/>
    <w:rsid w:val="004E0B40"/>
    <w:rsid w:val="005076EA"/>
    <w:rsid w:val="00515942"/>
    <w:rsid w:val="0054004C"/>
    <w:rsid w:val="00553DF6"/>
    <w:rsid w:val="00575A98"/>
    <w:rsid w:val="00591137"/>
    <w:rsid w:val="005A78DB"/>
    <w:rsid w:val="005C2CF2"/>
    <w:rsid w:val="005D38C2"/>
    <w:rsid w:val="005E4A3B"/>
    <w:rsid w:val="0060063B"/>
    <w:rsid w:val="006433F3"/>
    <w:rsid w:val="00650B59"/>
    <w:rsid w:val="0065347E"/>
    <w:rsid w:val="00660367"/>
    <w:rsid w:val="00664C5D"/>
    <w:rsid w:val="00690290"/>
    <w:rsid w:val="006A038D"/>
    <w:rsid w:val="006D6A3A"/>
    <w:rsid w:val="006F24EC"/>
    <w:rsid w:val="006F6EF9"/>
    <w:rsid w:val="006F76F5"/>
    <w:rsid w:val="00711EBF"/>
    <w:rsid w:val="0071629B"/>
    <w:rsid w:val="007173C7"/>
    <w:rsid w:val="007265C0"/>
    <w:rsid w:val="00727DDE"/>
    <w:rsid w:val="00735CF9"/>
    <w:rsid w:val="00747E46"/>
    <w:rsid w:val="007727F2"/>
    <w:rsid w:val="00797D0E"/>
    <w:rsid w:val="007A209A"/>
    <w:rsid w:val="007B0C03"/>
    <w:rsid w:val="007B56EE"/>
    <w:rsid w:val="007C1E31"/>
    <w:rsid w:val="007E1496"/>
    <w:rsid w:val="007E3D23"/>
    <w:rsid w:val="00807F63"/>
    <w:rsid w:val="00856CFA"/>
    <w:rsid w:val="008675B2"/>
    <w:rsid w:val="00875FC8"/>
    <w:rsid w:val="00894FA0"/>
    <w:rsid w:val="0094387D"/>
    <w:rsid w:val="0097705E"/>
    <w:rsid w:val="00985466"/>
    <w:rsid w:val="00994A93"/>
    <w:rsid w:val="009F0E8D"/>
    <w:rsid w:val="00A05431"/>
    <w:rsid w:val="00A30887"/>
    <w:rsid w:val="00A33C84"/>
    <w:rsid w:val="00A56B70"/>
    <w:rsid w:val="00A835B2"/>
    <w:rsid w:val="00AA2F08"/>
    <w:rsid w:val="00AC250E"/>
    <w:rsid w:val="00AF3C61"/>
    <w:rsid w:val="00B11297"/>
    <w:rsid w:val="00B22BBA"/>
    <w:rsid w:val="00B445DD"/>
    <w:rsid w:val="00B54C04"/>
    <w:rsid w:val="00B81EB6"/>
    <w:rsid w:val="00B8674E"/>
    <w:rsid w:val="00B8707A"/>
    <w:rsid w:val="00BA4210"/>
    <w:rsid w:val="00BB351C"/>
    <w:rsid w:val="00BB58BA"/>
    <w:rsid w:val="00BD0816"/>
    <w:rsid w:val="00BF0AA4"/>
    <w:rsid w:val="00C066BC"/>
    <w:rsid w:val="00C57C7A"/>
    <w:rsid w:val="00C7576A"/>
    <w:rsid w:val="00CA528F"/>
    <w:rsid w:val="00CE1A56"/>
    <w:rsid w:val="00CF00C0"/>
    <w:rsid w:val="00D21EE4"/>
    <w:rsid w:val="00D3176E"/>
    <w:rsid w:val="00D336B6"/>
    <w:rsid w:val="00D44742"/>
    <w:rsid w:val="00D44D82"/>
    <w:rsid w:val="00D45BF2"/>
    <w:rsid w:val="00D61C7F"/>
    <w:rsid w:val="00D751D6"/>
    <w:rsid w:val="00D776E0"/>
    <w:rsid w:val="00DC2E1D"/>
    <w:rsid w:val="00DC7117"/>
    <w:rsid w:val="00DE4BCC"/>
    <w:rsid w:val="00DF38F3"/>
    <w:rsid w:val="00E2037F"/>
    <w:rsid w:val="00E40E81"/>
    <w:rsid w:val="00E85E32"/>
    <w:rsid w:val="00E91C1C"/>
    <w:rsid w:val="00EA0ED9"/>
    <w:rsid w:val="00EB7B91"/>
    <w:rsid w:val="00EC52D1"/>
    <w:rsid w:val="00EE34EA"/>
    <w:rsid w:val="00EF527B"/>
    <w:rsid w:val="00F07EAE"/>
    <w:rsid w:val="00F1556A"/>
    <w:rsid w:val="00F245C1"/>
    <w:rsid w:val="00F33D62"/>
    <w:rsid w:val="00F37692"/>
    <w:rsid w:val="00F51E42"/>
    <w:rsid w:val="00F660E6"/>
    <w:rsid w:val="00F769F1"/>
    <w:rsid w:val="00F83830"/>
    <w:rsid w:val="00F87622"/>
    <w:rsid w:val="00F900BE"/>
    <w:rsid w:val="00F90519"/>
    <w:rsid w:val="00F95AD8"/>
    <w:rsid w:val="00FA4FCB"/>
    <w:rsid w:val="00FA5EFB"/>
    <w:rsid w:val="00FC13FD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556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0319E2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69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cid:ii_mdld1q0c0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17F22"/>
    <w:rsid w:val="000242E5"/>
    <w:rsid w:val="000C52D9"/>
    <w:rsid w:val="001C1FE8"/>
    <w:rsid w:val="00237945"/>
    <w:rsid w:val="002469A9"/>
    <w:rsid w:val="002E5366"/>
    <w:rsid w:val="003E048A"/>
    <w:rsid w:val="00416EFE"/>
    <w:rsid w:val="00476E9E"/>
    <w:rsid w:val="004A1584"/>
    <w:rsid w:val="004F05F6"/>
    <w:rsid w:val="00517E07"/>
    <w:rsid w:val="00623A13"/>
    <w:rsid w:val="00655F5E"/>
    <w:rsid w:val="00712F22"/>
    <w:rsid w:val="0075724F"/>
    <w:rsid w:val="007847A4"/>
    <w:rsid w:val="00875C2A"/>
    <w:rsid w:val="008D55CE"/>
    <w:rsid w:val="00993175"/>
    <w:rsid w:val="009F502E"/>
    <w:rsid w:val="00AF3AC3"/>
    <w:rsid w:val="00C61CDB"/>
    <w:rsid w:val="00D47C45"/>
    <w:rsid w:val="00D57713"/>
    <w:rsid w:val="00D657F2"/>
    <w:rsid w:val="00D9463C"/>
    <w:rsid w:val="00EA1236"/>
    <w:rsid w:val="00F248EF"/>
    <w:rsid w:val="00F5786D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5</Pages>
  <Words>72</Words>
  <Characters>413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2025-08-26T10:05:00Z</dcterms:created>
  <dcterms:modified xsi:type="dcterms:W3CDTF">2025-08-26T10:05:00Z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